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3F3E3" w14:textId="03A9F663" w:rsidR="000E5D60" w:rsidRPr="00575C75" w:rsidRDefault="005E5A3D" w:rsidP="007574F8">
      <w:pPr>
        <w:tabs>
          <w:tab w:val="left" w:pos="360"/>
        </w:tabs>
        <w:jc w:val="center"/>
        <w:rPr>
          <w:rFonts w:ascii="Allianz Neo" w:hAnsi="Allianz Neo" w:cs="Arial"/>
          <w:b/>
          <w:bCs/>
          <w:iCs/>
          <w:sz w:val="28"/>
          <w:szCs w:val="28"/>
          <w:lang w:val="bg-BG"/>
        </w:rPr>
      </w:pPr>
      <w:r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Оферта</w:t>
      </w:r>
      <w:r w:rsidR="00052BD5"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</w:p>
    <w:p w14:paraId="4EA9B571" w14:textId="1EC3DB40" w:rsidR="00804C8B" w:rsidRPr="00AB047B" w:rsidRDefault="00052BD5" w:rsidP="00FB6014">
      <w:pPr>
        <w:tabs>
          <w:tab w:val="left" w:pos="360"/>
        </w:tabs>
        <w:jc w:val="center"/>
        <w:rPr>
          <w:rFonts w:ascii="Allianz Neo" w:hAnsi="Allianz Neo" w:cs="Arial"/>
          <w:b/>
          <w:bCs/>
          <w:iCs/>
          <w:sz w:val="24"/>
          <w:szCs w:val="24"/>
          <w:lang w:val="ru-RU"/>
        </w:rPr>
      </w:pPr>
      <w:r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към</w:t>
      </w:r>
      <w:r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Покана</w:t>
      </w:r>
      <w:r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за</w:t>
      </w:r>
      <w:r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участие</w:t>
      </w:r>
      <w:r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в</w:t>
      </w:r>
      <w:r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конкурс</w:t>
      </w:r>
      <w:r w:rsidR="000E5D60"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="000E5D60"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за</w:t>
      </w:r>
      <w:r w:rsidR="000E5D60"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="000E5D60"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избор</w:t>
      </w:r>
      <w:r w:rsidR="000E5D60"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="000E5D60"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на</w:t>
      </w:r>
      <w:r w:rsidR="000E5D60"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="000E5D60"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доставчик</w:t>
      </w:r>
      <w:r w:rsidR="000E5D60"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="000E5D60"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на</w:t>
      </w:r>
      <w:r w:rsidR="000E5D60"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="00D860E3"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ПОС</w:t>
      </w:r>
      <w:r w:rsidR="00D860E3"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="00D860E3"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терминални</w:t>
      </w:r>
      <w:r w:rsidR="00D860E3"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="00D860E3"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устройства</w:t>
      </w:r>
      <w:r w:rsidR="00E274F9">
        <w:rPr>
          <w:rFonts w:ascii="Calibri" w:hAnsi="Calibri" w:cs="Calibri"/>
          <w:b/>
          <w:bCs/>
          <w:iCs/>
          <w:sz w:val="28"/>
          <w:szCs w:val="28"/>
          <w:lang w:val="bg-BG"/>
        </w:rPr>
        <w:t xml:space="preserve"> и ПИН ПАД</w:t>
      </w:r>
      <w:r w:rsidR="005E4846"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="005E4846"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с</w:t>
      </w:r>
      <w:r w:rsidR="005E4846"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="005E4846"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операционна</w:t>
      </w:r>
      <w:r w:rsidR="005E4846"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="005E4846"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система</w:t>
      </w:r>
      <w:r w:rsidR="005E4846"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="00FE65F1" w:rsidRPr="007B79FF">
        <w:rPr>
          <w:rFonts w:ascii="Allianz Neo" w:hAnsi="Allianz Neo" w:cs="Arial"/>
          <w:b/>
          <w:bCs/>
          <w:iCs/>
          <w:sz w:val="28"/>
          <w:szCs w:val="28"/>
        </w:rPr>
        <w:t>Linux</w:t>
      </w:r>
      <w:r w:rsidR="007B79FF" w:rsidRPr="007B79FF">
        <w:rPr>
          <w:rFonts w:asciiTheme="minorHAnsi" w:hAnsiTheme="minorHAnsi" w:cs="Arial"/>
          <w:b/>
          <w:bCs/>
          <w:iCs/>
          <w:sz w:val="28"/>
          <w:szCs w:val="28"/>
          <w:lang w:val="bg-BG"/>
        </w:rPr>
        <w:t xml:space="preserve"> </w:t>
      </w:r>
      <w:r w:rsidR="00D426E2">
        <w:rPr>
          <w:rFonts w:asciiTheme="minorHAnsi" w:hAnsiTheme="minorHAnsi" w:cs="Arial"/>
          <w:b/>
          <w:bCs/>
          <w:iCs/>
          <w:sz w:val="28"/>
          <w:szCs w:val="28"/>
          <w:lang w:val="bg-BG"/>
        </w:rPr>
        <w:t>и/</w:t>
      </w:r>
      <w:r w:rsidR="007B79FF" w:rsidRPr="007B79FF">
        <w:rPr>
          <w:rFonts w:asciiTheme="minorHAnsi" w:hAnsiTheme="minorHAnsi" w:cs="Arial"/>
          <w:b/>
          <w:bCs/>
          <w:iCs/>
          <w:sz w:val="28"/>
          <w:szCs w:val="28"/>
          <w:lang w:val="bg-BG"/>
        </w:rPr>
        <w:t xml:space="preserve">или </w:t>
      </w:r>
      <w:r w:rsidR="00AB047B">
        <w:rPr>
          <w:rFonts w:asciiTheme="minorHAnsi" w:hAnsiTheme="minorHAnsi" w:cs="Arial"/>
          <w:b/>
          <w:bCs/>
          <w:iCs/>
          <w:sz w:val="28"/>
          <w:szCs w:val="28"/>
        </w:rPr>
        <w:t>Android</w:t>
      </w:r>
    </w:p>
    <w:p w14:paraId="6C6F6348" w14:textId="1FDF9DB7" w:rsidR="007574F8" w:rsidRPr="00575C75" w:rsidRDefault="007574F8" w:rsidP="00584673">
      <w:pPr>
        <w:tabs>
          <w:tab w:val="left" w:pos="360"/>
        </w:tabs>
        <w:jc w:val="center"/>
        <w:rPr>
          <w:rFonts w:ascii="Allianz Neo" w:hAnsi="Allianz Neo" w:cs="Arial"/>
          <w:b/>
          <w:bCs/>
          <w:sz w:val="24"/>
          <w:szCs w:val="24"/>
          <w:lang w:val="bg-BG"/>
        </w:rPr>
      </w:pPr>
    </w:p>
    <w:tbl>
      <w:tblPr>
        <w:tblW w:w="13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5812"/>
        <w:gridCol w:w="992"/>
        <w:gridCol w:w="2698"/>
      </w:tblGrid>
      <w:tr w:rsidR="009E6295" w:rsidRPr="00575C75" w14:paraId="29EDE297" w14:textId="77777777" w:rsidTr="002C5B00">
        <w:trPr>
          <w:trHeight w:val="684"/>
          <w:jc w:val="center"/>
        </w:trPr>
        <w:tc>
          <w:tcPr>
            <w:tcW w:w="3681" w:type="dxa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14:paraId="5FA281DF" w14:textId="4E32C30A" w:rsidR="009E6295" w:rsidRPr="002C5B00" w:rsidRDefault="009E6295" w:rsidP="00D860E3">
            <w:pPr>
              <w:tabs>
                <w:tab w:val="left" w:pos="360"/>
              </w:tabs>
              <w:ind w:right="176"/>
              <w:rPr>
                <w:rFonts w:ascii="Allianz Neo" w:hAnsi="Allianz Neo" w:cs="Arial"/>
                <w:b/>
                <w:bCs/>
                <w:color w:val="1F497D" w:themeColor="text2"/>
                <w:sz w:val="24"/>
                <w:szCs w:val="24"/>
              </w:rPr>
            </w:pP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Име</w:t>
            </w:r>
            <w:r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на</w:t>
            </w:r>
            <w:r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компанията</w:t>
            </w:r>
            <w:r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доставчик</w:t>
            </w:r>
          </w:p>
        </w:tc>
        <w:tc>
          <w:tcPr>
            <w:tcW w:w="5812" w:type="dxa"/>
          </w:tcPr>
          <w:p w14:paraId="65857442" w14:textId="77777777" w:rsidR="009E6295" w:rsidRPr="00575C75" w:rsidRDefault="009E6295" w:rsidP="007170FD">
            <w:pPr>
              <w:tabs>
                <w:tab w:val="left" w:pos="360"/>
              </w:tabs>
              <w:jc w:val="right"/>
              <w:rPr>
                <w:rFonts w:ascii="Allianz Neo" w:hAnsi="Allianz Neo" w:cs="Arial"/>
                <w:sz w:val="24"/>
                <w:szCs w:val="24"/>
                <w:lang w:val="bg-BG"/>
              </w:rPr>
            </w:pPr>
          </w:p>
        </w:tc>
        <w:tc>
          <w:tcPr>
            <w:tcW w:w="992" w:type="dxa"/>
            <w:shd w:val="clear" w:color="auto" w:fill="C6D9F1" w:themeFill="text2" w:themeFillTint="33"/>
            <w:vAlign w:val="center"/>
          </w:tcPr>
          <w:p w14:paraId="32AE8B04" w14:textId="75ACEBAA" w:rsidR="009E6295" w:rsidRPr="002C5B00" w:rsidRDefault="009E6295" w:rsidP="009E6295">
            <w:pPr>
              <w:tabs>
                <w:tab w:val="left" w:pos="360"/>
              </w:tabs>
              <w:jc w:val="center"/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</w:pP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ЕИК</w:t>
            </w:r>
          </w:p>
        </w:tc>
        <w:tc>
          <w:tcPr>
            <w:tcW w:w="2698" w:type="dxa"/>
          </w:tcPr>
          <w:p w14:paraId="2880EA2F" w14:textId="69EFE199" w:rsidR="009E6295" w:rsidRPr="00575C75" w:rsidRDefault="009E6295" w:rsidP="007170FD">
            <w:pPr>
              <w:tabs>
                <w:tab w:val="left" w:pos="360"/>
              </w:tabs>
              <w:jc w:val="right"/>
              <w:rPr>
                <w:rFonts w:ascii="Allianz Neo" w:hAnsi="Allianz Neo" w:cs="Arial"/>
                <w:sz w:val="24"/>
                <w:szCs w:val="24"/>
                <w:lang w:val="bg-BG"/>
              </w:rPr>
            </w:pPr>
          </w:p>
        </w:tc>
      </w:tr>
    </w:tbl>
    <w:p w14:paraId="644D7653" w14:textId="77777777" w:rsidR="00C50E64" w:rsidRPr="00575C75" w:rsidRDefault="00C50E64" w:rsidP="00E77027">
      <w:pPr>
        <w:jc w:val="both"/>
        <w:rPr>
          <w:rFonts w:ascii="Allianz Neo" w:hAnsi="Allianz Neo" w:cs="Arial"/>
          <w:sz w:val="24"/>
          <w:szCs w:val="24"/>
          <w:lang w:val="ru-RU"/>
        </w:rPr>
      </w:pPr>
    </w:p>
    <w:p w14:paraId="2B3F8113" w14:textId="77777777" w:rsidR="00132106" w:rsidRPr="00575C75" w:rsidRDefault="00132106" w:rsidP="00E77027">
      <w:pPr>
        <w:jc w:val="both"/>
        <w:rPr>
          <w:rFonts w:ascii="Allianz Neo" w:hAnsi="Allianz Neo" w:cs="Arial"/>
          <w:sz w:val="24"/>
          <w:szCs w:val="24"/>
          <w:lang w:val="ru-RU"/>
        </w:rPr>
      </w:pPr>
    </w:p>
    <w:p w14:paraId="7372DD13" w14:textId="77777777" w:rsidR="00132106" w:rsidRPr="00575C75" w:rsidRDefault="00132106" w:rsidP="00E77027">
      <w:pPr>
        <w:jc w:val="both"/>
        <w:rPr>
          <w:rFonts w:ascii="Allianz Neo" w:hAnsi="Allianz Neo" w:cs="Arial"/>
          <w:sz w:val="24"/>
          <w:szCs w:val="24"/>
          <w:lang w:val="ru-RU"/>
        </w:rPr>
      </w:pPr>
    </w:p>
    <w:tbl>
      <w:tblPr>
        <w:tblW w:w="12895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95"/>
      </w:tblGrid>
      <w:tr w:rsidR="002A3FC8" w:rsidRPr="00D426E2" w14:paraId="7614EBD7" w14:textId="77777777" w:rsidTr="002C5B00">
        <w:trPr>
          <w:cantSplit/>
          <w:trHeight w:val="477"/>
          <w:jc w:val="center"/>
        </w:trPr>
        <w:tc>
          <w:tcPr>
            <w:tcW w:w="12895" w:type="dxa"/>
            <w:tcBorders>
              <w:bottom w:val="dotted" w:sz="4" w:space="0" w:color="auto"/>
            </w:tcBorders>
            <w:shd w:val="clear" w:color="auto" w:fill="C6D9F1" w:themeFill="text2" w:themeFillTint="33"/>
            <w:vAlign w:val="center"/>
          </w:tcPr>
          <w:p w14:paraId="7C74FB84" w14:textId="5F0C2407" w:rsidR="002A3FC8" w:rsidRPr="002C5B00" w:rsidRDefault="002A3FC8" w:rsidP="00C40CC5">
            <w:pPr>
              <w:jc w:val="center"/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</w:pP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Задължителни</w:t>
            </w:r>
            <w:r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условия</w:t>
            </w:r>
            <w:r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за</w:t>
            </w:r>
            <w:r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="0057796E"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допускане</w:t>
            </w:r>
            <w:r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в</w:t>
            </w:r>
            <w:r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конкурса</w:t>
            </w:r>
            <w:r w:rsidR="000E3618"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ru-RU"/>
              </w:rPr>
              <w:t xml:space="preserve"> </w:t>
            </w:r>
            <w:r w:rsidR="000E3618"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относно</w:t>
            </w:r>
            <w:r w:rsidR="000E3618"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="000E3618"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оферираните</w:t>
            </w:r>
            <w:r w:rsidR="000E3618"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="000E3618"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устройства</w:t>
            </w:r>
          </w:p>
        </w:tc>
      </w:tr>
      <w:tr w:rsidR="00FB31A3" w:rsidRPr="00D426E2" w14:paraId="246AA805" w14:textId="77777777" w:rsidTr="00FB31A3">
        <w:trPr>
          <w:cantSplit/>
          <w:trHeight w:val="477"/>
          <w:jc w:val="center"/>
        </w:trPr>
        <w:tc>
          <w:tcPr>
            <w:tcW w:w="12895" w:type="dxa"/>
            <w:shd w:val="clear" w:color="auto" w:fill="FFFFFF" w:themeFill="background1"/>
            <w:vAlign w:val="center"/>
          </w:tcPr>
          <w:p w14:paraId="2B98EA8B" w14:textId="072A67E2" w:rsidR="00FB31A3" w:rsidRPr="00575C75" w:rsidRDefault="008750A2" w:rsidP="00380EE6">
            <w:pPr>
              <w:pStyle w:val="ListParagraph"/>
              <w:numPr>
                <w:ilvl w:val="0"/>
                <w:numId w:val="36"/>
              </w:numPr>
              <w:ind w:left="447" w:hanging="283"/>
              <w:jc w:val="both"/>
              <w:rPr>
                <w:rFonts w:ascii="Allianz Neo" w:hAnsi="Allianz Neo" w:cs="Arial"/>
                <w:sz w:val="24"/>
                <w:szCs w:val="24"/>
                <w:lang w:val="bg-BG"/>
              </w:rPr>
            </w:pPr>
            <w:r>
              <w:rPr>
                <w:rFonts w:ascii="Calibri" w:hAnsi="Calibri" w:cs="Calibri"/>
                <w:sz w:val="24"/>
                <w:szCs w:val="24"/>
                <w:lang w:val="bg-BG"/>
              </w:rPr>
              <w:t>Да са</w:t>
            </w:r>
            <w:r w:rsidR="006B0CE8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="0096612D" w:rsidRPr="00575C75">
              <w:rPr>
                <w:rFonts w:ascii="Calibri" w:hAnsi="Calibri" w:cs="Calibri"/>
                <w:sz w:val="24"/>
                <w:szCs w:val="24"/>
                <w:lang w:val="bg-BG"/>
              </w:rPr>
              <w:t>сертифицирани</w:t>
            </w:r>
            <w:r w:rsidR="0096612D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="0096612D" w:rsidRPr="00575C75">
              <w:rPr>
                <w:rFonts w:ascii="Calibri" w:hAnsi="Calibri" w:cs="Calibri"/>
                <w:sz w:val="24"/>
                <w:szCs w:val="24"/>
                <w:lang w:val="bg-BG"/>
              </w:rPr>
              <w:t>от</w:t>
            </w:r>
            <w:r w:rsidR="0096612D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="0096612D" w:rsidRPr="00575C75">
              <w:rPr>
                <w:rFonts w:ascii="Calibri" w:hAnsi="Calibri" w:cs="Calibri"/>
                <w:sz w:val="24"/>
                <w:szCs w:val="24"/>
                <w:lang w:val="bg-BG"/>
              </w:rPr>
              <w:t>БОРИКА</w:t>
            </w:r>
            <w:r w:rsidR="0096612D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="0096612D" w:rsidRPr="00575C75">
              <w:rPr>
                <w:rFonts w:ascii="Calibri" w:hAnsi="Calibri" w:cs="Calibri"/>
                <w:sz w:val="24"/>
                <w:szCs w:val="24"/>
                <w:lang w:val="bg-BG"/>
              </w:rPr>
              <w:t>АД</w:t>
            </w:r>
            <w:r w:rsidR="0096612D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>.</w:t>
            </w:r>
          </w:p>
        </w:tc>
      </w:tr>
      <w:tr w:rsidR="00421C01" w:rsidRPr="00D426E2" w14:paraId="650E4B0C" w14:textId="77777777" w:rsidTr="00FB31A3">
        <w:trPr>
          <w:cantSplit/>
          <w:trHeight w:val="477"/>
          <w:jc w:val="center"/>
        </w:trPr>
        <w:tc>
          <w:tcPr>
            <w:tcW w:w="12895" w:type="dxa"/>
            <w:shd w:val="clear" w:color="auto" w:fill="FFFFFF" w:themeFill="background1"/>
            <w:vAlign w:val="center"/>
          </w:tcPr>
          <w:p w14:paraId="2CCD8FB1" w14:textId="6C472F55" w:rsidR="00421C01" w:rsidRPr="00575C75" w:rsidRDefault="009D2D1A" w:rsidP="00380EE6">
            <w:pPr>
              <w:pStyle w:val="ListParagraph"/>
              <w:numPr>
                <w:ilvl w:val="0"/>
                <w:numId w:val="36"/>
              </w:numPr>
              <w:ind w:left="447" w:hanging="283"/>
              <w:jc w:val="both"/>
              <w:rPr>
                <w:rFonts w:ascii="Calibri" w:hAnsi="Calibri" w:cs="Calibri"/>
                <w:sz w:val="24"/>
                <w:szCs w:val="24"/>
                <w:lang w:val="bg-BG"/>
              </w:rPr>
            </w:pPr>
            <w:r>
              <w:rPr>
                <w:rFonts w:ascii="Calibri" w:hAnsi="Calibri" w:cs="Calibri"/>
                <w:sz w:val="24"/>
                <w:szCs w:val="24"/>
                <w:lang w:val="bg-BG"/>
              </w:rPr>
              <w:t>Гаранционен срок</w:t>
            </w:r>
            <w:r w:rsidR="0067645D">
              <w:rPr>
                <w:rFonts w:ascii="Calibri" w:hAnsi="Calibri" w:cs="Calibri"/>
                <w:sz w:val="24"/>
                <w:szCs w:val="24"/>
                <w:lang w:val="bg-BG"/>
              </w:rPr>
              <w:t xml:space="preserve"> </w:t>
            </w:r>
            <w:r w:rsidR="00395CD2">
              <w:rPr>
                <w:rFonts w:ascii="Calibri" w:hAnsi="Calibri" w:cs="Calibri"/>
                <w:sz w:val="24"/>
                <w:szCs w:val="24"/>
                <w:lang w:val="bg-BG"/>
              </w:rPr>
              <w:t xml:space="preserve">за </w:t>
            </w:r>
            <w:r>
              <w:rPr>
                <w:rFonts w:ascii="Calibri" w:hAnsi="Calibri" w:cs="Calibri"/>
                <w:sz w:val="24"/>
                <w:szCs w:val="24"/>
                <w:lang w:val="bg-BG"/>
              </w:rPr>
              <w:t>хардуер</w:t>
            </w:r>
            <w:r w:rsidR="00395CD2">
              <w:rPr>
                <w:rFonts w:ascii="Calibri" w:hAnsi="Calibri" w:cs="Calibri"/>
                <w:sz w:val="24"/>
                <w:szCs w:val="24"/>
                <w:lang w:val="bg-BG"/>
              </w:rPr>
              <w:t xml:space="preserve">: </w:t>
            </w:r>
            <w:r w:rsidR="004D2B0F">
              <w:rPr>
                <w:rFonts w:ascii="Calibri" w:hAnsi="Calibri" w:cs="Calibri"/>
                <w:sz w:val="24"/>
                <w:szCs w:val="24"/>
                <w:lang w:val="bg-BG"/>
              </w:rPr>
              <w:t xml:space="preserve">2 </w:t>
            </w:r>
            <w:r w:rsidR="004D2B0F" w:rsidRPr="004D2B0F">
              <w:rPr>
                <w:rFonts w:ascii="Calibri" w:hAnsi="Calibri" w:cs="Calibri"/>
                <w:sz w:val="24"/>
                <w:szCs w:val="24"/>
                <w:lang w:val="ru-RU"/>
              </w:rPr>
              <w:t>(</w:t>
            </w:r>
            <w:r w:rsidR="004D2B0F">
              <w:rPr>
                <w:rFonts w:ascii="Calibri" w:hAnsi="Calibri" w:cs="Calibri"/>
                <w:sz w:val="24"/>
                <w:szCs w:val="24"/>
                <w:lang w:val="bg-BG"/>
              </w:rPr>
              <w:t>две</w:t>
            </w:r>
            <w:r w:rsidR="004D2B0F" w:rsidRPr="004D2B0F">
              <w:rPr>
                <w:rFonts w:ascii="Calibri" w:hAnsi="Calibri" w:cs="Calibri"/>
                <w:sz w:val="24"/>
                <w:szCs w:val="24"/>
                <w:lang w:val="ru-RU"/>
              </w:rPr>
              <w:t>)</w:t>
            </w:r>
            <w:r w:rsidR="004D2B0F">
              <w:rPr>
                <w:rFonts w:ascii="Calibri" w:hAnsi="Calibri" w:cs="Calibri"/>
                <w:sz w:val="24"/>
                <w:szCs w:val="24"/>
                <w:lang w:val="bg-BG"/>
              </w:rPr>
              <w:t xml:space="preserve"> години.</w:t>
            </w:r>
            <w:r>
              <w:rPr>
                <w:rFonts w:ascii="Calibri" w:hAnsi="Calibri" w:cs="Calibri"/>
                <w:sz w:val="24"/>
                <w:szCs w:val="24"/>
                <w:lang w:val="bg-BG"/>
              </w:rPr>
              <w:t xml:space="preserve"> </w:t>
            </w:r>
          </w:p>
        </w:tc>
      </w:tr>
      <w:tr w:rsidR="0096612D" w:rsidRPr="00D426E2" w14:paraId="10BD4B93" w14:textId="77777777" w:rsidTr="00FB31A3">
        <w:trPr>
          <w:cantSplit/>
          <w:trHeight w:val="477"/>
          <w:jc w:val="center"/>
        </w:trPr>
        <w:tc>
          <w:tcPr>
            <w:tcW w:w="12895" w:type="dxa"/>
            <w:shd w:val="clear" w:color="auto" w:fill="FFFFFF" w:themeFill="background1"/>
            <w:vAlign w:val="center"/>
          </w:tcPr>
          <w:p w14:paraId="6583EA38" w14:textId="419FE974" w:rsidR="0096612D" w:rsidRPr="00575C75" w:rsidRDefault="005A241A" w:rsidP="00380EE6">
            <w:pPr>
              <w:pStyle w:val="ListParagraph"/>
              <w:numPr>
                <w:ilvl w:val="0"/>
                <w:numId w:val="36"/>
              </w:numPr>
              <w:ind w:left="447" w:hanging="283"/>
              <w:jc w:val="both"/>
              <w:rPr>
                <w:rFonts w:ascii="Allianz Neo" w:hAnsi="Allianz Neo" w:cs="Arial"/>
                <w:sz w:val="24"/>
                <w:szCs w:val="24"/>
                <w:lang w:val="bg-BG"/>
              </w:rPr>
            </w:pP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К</w:t>
            </w:r>
            <w:r w:rsidR="001A0D2A" w:rsidRPr="00575C75">
              <w:rPr>
                <w:rFonts w:ascii="Calibri" w:hAnsi="Calibri" w:cs="Calibri"/>
                <w:sz w:val="24"/>
                <w:szCs w:val="24"/>
                <w:lang w:val="bg-BG"/>
              </w:rPr>
              <w:t>райната</w:t>
            </w:r>
            <w:r w:rsidR="001A0D2A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="001A0D2A" w:rsidRPr="00575C75">
              <w:rPr>
                <w:rFonts w:ascii="Calibri" w:hAnsi="Calibri" w:cs="Calibri"/>
                <w:sz w:val="24"/>
                <w:szCs w:val="24"/>
                <w:lang w:val="bg-BG"/>
              </w:rPr>
              <w:t>цена</w:t>
            </w:r>
            <w:r w:rsidR="001A0D2A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="001A0D2A" w:rsidRPr="00575C75">
              <w:rPr>
                <w:rFonts w:ascii="Calibri" w:hAnsi="Calibri" w:cs="Calibri"/>
                <w:sz w:val="24"/>
                <w:szCs w:val="24"/>
                <w:lang w:val="bg-BG"/>
              </w:rPr>
              <w:t>на</w:t>
            </w:r>
            <w:r w:rsidR="001A0D2A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="001A0D2A" w:rsidRPr="00575C75">
              <w:rPr>
                <w:rFonts w:ascii="Calibri" w:hAnsi="Calibri" w:cs="Calibri"/>
                <w:sz w:val="24"/>
                <w:szCs w:val="24"/>
                <w:lang w:val="bg-BG"/>
              </w:rPr>
              <w:t>всяко</w:t>
            </w:r>
            <w:r w:rsidR="001A0D2A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="001A0D2A" w:rsidRPr="00575C75">
              <w:rPr>
                <w:rFonts w:ascii="Calibri" w:hAnsi="Calibri" w:cs="Calibri"/>
                <w:sz w:val="24"/>
                <w:szCs w:val="24"/>
                <w:lang w:val="bg-BG"/>
              </w:rPr>
              <w:t>устройство</w:t>
            </w:r>
            <w:r w:rsidR="001A0D2A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="001A0D2A" w:rsidRPr="00575C75">
              <w:rPr>
                <w:rFonts w:ascii="Calibri" w:hAnsi="Calibri" w:cs="Calibri"/>
                <w:sz w:val="24"/>
                <w:szCs w:val="24"/>
                <w:lang w:val="bg-BG"/>
              </w:rPr>
              <w:t>трябва</w:t>
            </w:r>
            <w:r w:rsidR="001A0D2A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="001A0D2A" w:rsidRPr="00575C75">
              <w:rPr>
                <w:rFonts w:ascii="Calibri" w:hAnsi="Calibri" w:cs="Calibri"/>
                <w:sz w:val="24"/>
                <w:szCs w:val="24"/>
                <w:lang w:val="bg-BG"/>
              </w:rPr>
              <w:t>да</w:t>
            </w:r>
            <w:r w:rsidR="001A0D2A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="001A0D2A" w:rsidRPr="00575C75">
              <w:rPr>
                <w:rFonts w:ascii="Calibri" w:hAnsi="Calibri" w:cs="Calibri"/>
                <w:sz w:val="24"/>
                <w:szCs w:val="24"/>
                <w:lang w:val="bg-BG"/>
              </w:rPr>
              <w:t>включва</w:t>
            </w:r>
            <w:r w:rsidR="007754A1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="00AD3359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5 </w:t>
            </w:r>
            <w:r w:rsidR="004D2B0F" w:rsidRPr="004D2B0F">
              <w:rPr>
                <w:rFonts w:ascii="Allianz Neo" w:hAnsi="Allianz Neo" w:cs="Arial"/>
                <w:sz w:val="24"/>
                <w:szCs w:val="24"/>
                <w:lang w:val="ru-RU"/>
              </w:rPr>
              <w:t>(</w:t>
            </w:r>
            <w:r w:rsidR="00AD3359" w:rsidRPr="00575C75">
              <w:rPr>
                <w:rFonts w:ascii="Calibri" w:hAnsi="Calibri" w:cs="Calibri"/>
                <w:sz w:val="24"/>
                <w:szCs w:val="24"/>
                <w:lang w:val="bg-BG"/>
              </w:rPr>
              <w:t>пет</w:t>
            </w:r>
            <w:r w:rsidR="004D2B0F" w:rsidRPr="004D2B0F">
              <w:rPr>
                <w:rFonts w:asciiTheme="minorHAnsi" w:hAnsiTheme="minorHAnsi" w:cs="Arial"/>
                <w:sz w:val="24"/>
                <w:szCs w:val="24"/>
                <w:lang w:val="ru-RU"/>
              </w:rPr>
              <w:t>)</w:t>
            </w:r>
            <w:r w:rsidR="00AD3359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="00AD3359" w:rsidRPr="00575C75">
              <w:rPr>
                <w:rFonts w:ascii="Calibri" w:hAnsi="Calibri" w:cs="Calibri"/>
                <w:sz w:val="24"/>
                <w:szCs w:val="24"/>
                <w:lang w:val="bg-BG"/>
              </w:rPr>
              <w:t>годишна</w:t>
            </w:r>
            <w:r w:rsidR="00AD3359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="00AD3359" w:rsidRPr="00575C75">
              <w:rPr>
                <w:rFonts w:ascii="Calibri" w:hAnsi="Calibri" w:cs="Calibri"/>
                <w:sz w:val="24"/>
                <w:szCs w:val="24"/>
                <w:lang w:val="bg-BG"/>
              </w:rPr>
              <w:t>поддръжка</w:t>
            </w:r>
            <w:r w:rsidR="00AD3359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="007754A1" w:rsidRPr="00575C75">
              <w:rPr>
                <w:rFonts w:ascii="Calibri" w:hAnsi="Calibri" w:cs="Calibri"/>
                <w:sz w:val="24"/>
                <w:szCs w:val="24"/>
                <w:lang w:val="bg-BG"/>
              </w:rPr>
              <w:t>на</w:t>
            </w:r>
            <w:r w:rsidR="007754A1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="007754A1" w:rsidRPr="00575C75">
              <w:rPr>
                <w:rFonts w:ascii="Calibri" w:hAnsi="Calibri" w:cs="Calibri"/>
                <w:sz w:val="24"/>
                <w:szCs w:val="24"/>
                <w:lang w:val="bg-BG"/>
              </w:rPr>
              <w:t>платежната</w:t>
            </w:r>
            <w:r w:rsidR="007754A1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="007754A1" w:rsidRPr="00575C75">
              <w:rPr>
                <w:rFonts w:ascii="Calibri" w:hAnsi="Calibri" w:cs="Calibri"/>
                <w:sz w:val="24"/>
                <w:szCs w:val="24"/>
                <w:lang w:val="bg-BG"/>
              </w:rPr>
              <w:t>апликация</w:t>
            </w:r>
            <w:r w:rsidR="00497C4F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, </w:t>
            </w:r>
            <w:r w:rsidR="00497C4F" w:rsidRPr="00575C75">
              <w:rPr>
                <w:rFonts w:ascii="Calibri" w:hAnsi="Calibri" w:cs="Calibri"/>
                <w:sz w:val="24"/>
                <w:szCs w:val="24"/>
                <w:lang w:val="bg-BG"/>
              </w:rPr>
              <w:t>мандати</w:t>
            </w:r>
            <w:r w:rsidR="00497C4F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="00497C4F" w:rsidRPr="00575C75">
              <w:rPr>
                <w:rFonts w:ascii="Calibri" w:hAnsi="Calibri" w:cs="Calibri"/>
                <w:sz w:val="24"/>
                <w:szCs w:val="24"/>
                <w:lang w:val="bg-BG"/>
              </w:rPr>
              <w:t>на</w:t>
            </w:r>
            <w:r w:rsidR="00497C4F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="00497C4F" w:rsidRPr="00575C75">
              <w:rPr>
                <w:rFonts w:ascii="Allianz Neo" w:hAnsi="Allianz Neo" w:cs="Arial"/>
                <w:sz w:val="24"/>
                <w:szCs w:val="24"/>
              </w:rPr>
              <w:t>VISA</w:t>
            </w:r>
            <w:r w:rsidR="00497C4F" w:rsidRPr="00575C75">
              <w:rPr>
                <w:rFonts w:ascii="Allianz Neo" w:hAnsi="Allianz Neo" w:cs="Arial"/>
                <w:sz w:val="24"/>
                <w:szCs w:val="24"/>
                <w:lang w:val="ru-RU"/>
              </w:rPr>
              <w:t xml:space="preserve">, </w:t>
            </w:r>
            <w:r w:rsidR="00497C4F" w:rsidRPr="00575C75">
              <w:rPr>
                <w:rFonts w:ascii="Allianz Neo" w:hAnsi="Allianz Neo" w:cs="Arial"/>
                <w:sz w:val="24"/>
                <w:szCs w:val="24"/>
              </w:rPr>
              <w:t>Mastercard</w:t>
            </w:r>
            <w:r w:rsidR="00497C4F" w:rsidRPr="00575C75">
              <w:rPr>
                <w:rFonts w:ascii="Allianz Neo" w:hAnsi="Allianz Neo" w:cs="Arial"/>
                <w:sz w:val="24"/>
                <w:szCs w:val="24"/>
                <w:lang w:val="ru-RU"/>
              </w:rPr>
              <w:t xml:space="preserve"> </w:t>
            </w:r>
            <w:r w:rsidR="00497C4F" w:rsidRPr="00575C75">
              <w:rPr>
                <w:rFonts w:ascii="Calibri" w:hAnsi="Calibri" w:cs="Calibri"/>
                <w:sz w:val="24"/>
                <w:szCs w:val="24"/>
                <w:lang w:val="bg-BG"/>
              </w:rPr>
              <w:t>и</w:t>
            </w:r>
            <w:r w:rsidR="00497C4F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proofErr w:type="spellStart"/>
            <w:r w:rsidR="00497C4F" w:rsidRPr="00575C75">
              <w:rPr>
                <w:rFonts w:ascii="Allianz Neo" w:hAnsi="Allianz Neo" w:cs="Arial"/>
                <w:sz w:val="24"/>
                <w:szCs w:val="24"/>
              </w:rPr>
              <w:t>Bcard</w:t>
            </w:r>
            <w:proofErr w:type="spellEnd"/>
            <w:r w:rsidR="00497C4F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>.</w:t>
            </w:r>
          </w:p>
        </w:tc>
      </w:tr>
      <w:tr w:rsidR="00380EE6" w:rsidRPr="00D426E2" w14:paraId="644975A7" w14:textId="77777777" w:rsidTr="00FB31A3">
        <w:trPr>
          <w:cantSplit/>
          <w:trHeight w:val="477"/>
          <w:jc w:val="center"/>
        </w:trPr>
        <w:tc>
          <w:tcPr>
            <w:tcW w:w="12895" w:type="dxa"/>
            <w:shd w:val="clear" w:color="auto" w:fill="FFFFFF" w:themeFill="background1"/>
            <w:vAlign w:val="center"/>
          </w:tcPr>
          <w:p w14:paraId="5D0A0407" w14:textId="3ADA8E34" w:rsidR="00380EE6" w:rsidRPr="00575C75" w:rsidRDefault="003D2C3E" w:rsidP="00380EE6">
            <w:pPr>
              <w:pStyle w:val="ListParagraph"/>
              <w:numPr>
                <w:ilvl w:val="0"/>
                <w:numId w:val="36"/>
              </w:numPr>
              <w:ind w:left="447" w:hanging="283"/>
              <w:jc w:val="both"/>
              <w:rPr>
                <w:rFonts w:ascii="Allianz Neo" w:hAnsi="Allianz Neo" w:cs="Arial"/>
                <w:sz w:val="24"/>
                <w:szCs w:val="24"/>
                <w:lang w:val="bg-BG"/>
              </w:rPr>
            </w:pPr>
            <w:r>
              <w:rPr>
                <w:rFonts w:ascii="Calibri" w:hAnsi="Calibri" w:cs="Calibri"/>
                <w:sz w:val="24"/>
                <w:szCs w:val="24"/>
                <w:lang w:val="bg-BG"/>
              </w:rPr>
              <w:t xml:space="preserve">Да </w:t>
            </w:r>
            <w:r w:rsidRPr="003D2C3E">
              <w:rPr>
                <w:rFonts w:asciiTheme="minorHAnsi" w:hAnsiTheme="minorHAnsi" w:cstheme="minorHAnsi"/>
                <w:sz w:val="24"/>
                <w:szCs w:val="24"/>
                <w:lang w:val="bg-BG"/>
              </w:rPr>
              <w:t>притежават</w:t>
            </w:r>
            <w:r w:rsidR="009E6097" w:rsidRPr="009E6097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 </w:t>
            </w:r>
            <w:r w:rsidR="009E6097">
              <w:rPr>
                <w:rFonts w:asciiTheme="minorHAnsi" w:hAnsiTheme="minorHAnsi" w:cstheme="minorHAnsi"/>
                <w:sz w:val="24"/>
                <w:szCs w:val="24"/>
                <w:lang w:val="bg-BG"/>
              </w:rPr>
              <w:t>минимум</w:t>
            </w:r>
            <w:r w:rsidRPr="003D2C3E">
              <w:rPr>
                <w:rFonts w:asciiTheme="minorHAnsi" w:hAnsiTheme="minorHAnsi" w:cstheme="minorHAnsi"/>
                <w:sz w:val="24"/>
                <w:szCs w:val="24"/>
                <w:lang w:val="bg-BG"/>
              </w:rPr>
              <w:t xml:space="preserve"> </w:t>
            </w:r>
            <w:r w:rsidR="006310E4" w:rsidRPr="003D2C3E">
              <w:rPr>
                <w:rFonts w:asciiTheme="minorHAnsi" w:hAnsiTheme="minorHAnsi" w:cstheme="minorHAnsi"/>
                <w:sz w:val="24"/>
                <w:szCs w:val="24"/>
                <w:lang w:val="bg-BG"/>
              </w:rPr>
              <w:t>сертификат</w:t>
            </w:r>
            <w:r w:rsidRPr="003D2C3E">
              <w:rPr>
                <w:rFonts w:asciiTheme="minorHAnsi" w:hAnsiTheme="minorHAnsi" w:cstheme="minorHAnsi"/>
                <w:sz w:val="24"/>
                <w:szCs w:val="24"/>
                <w:lang w:val="bg-BG"/>
              </w:rPr>
              <w:t xml:space="preserve">: </w:t>
            </w:r>
            <w:r w:rsidR="006310E4" w:rsidRPr="003D2C3E">
              <w:rPr>
                <w:rFonts w:asciiTheme="minorHAnsi" w:hAnsiTheme="minorHAnsi" w:cstheme="minorHAnsi"/>
                <w:sz w:val="24"/>
                <w:szCs w:val="24"/>
              </w:rPr>
              <w:t>PCI</w:t>
            </w:r>
            <w:r w:rsidR="006310E4" w:rsidRPr="003D2C3E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 </w:t>
            </w:r>
            <w:r w:rsidR="006310E4" w:rsidRPr="003D2C3E">
              <w:rPr>
                <w:rFonts w:asciiTheme="minorHAnsi" w:hAnsiTheme="minorHAnsi" w:cstheme="minorHAnsi"/>
                <w:sz w:val="24"/>
                <w:szCs w:val="24"/>
              </w:rPr>
              <w:t>PTS</w:t>
            </w:r>
            <w:r w:rsidR="000F14D8" w:rsidRPr="003D2C3E">
              <w:rPr>
                <w:rFonts w:asciiTheme="minorHAnsi" w:hAnsiTheme="minorHAnsi" w:cstheme="minorHAnsi"/>
                <w:sz w:val="24"/>
                <w:szCs w:val="24"/>
                <w:lang w:val="bg-BG"/>
              </w:rPr>
              <w:t>:</w:t>
            </w:r>
            <w:r w:rsidR="000F14D8" w:rsidRPr="003D2C3E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 </w:t>
            </w:r>
            <w:r w:rsidR="009E6097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>5</w:t>
            </w:r>
            <w:r w:rsidR="000F14D8" w:rsidRPr="003D2C3E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>.0</w:t>
            </w:r>
          </w:p>
        </w:tc>
      </w:tr>
      <w:tr w:rsidR="000F14D8" w:rsidRPr="00D426E2" w14:paraId="21E65140" w14:textId="77777777" w:rsidTr="00FB31A3">
        <w:trPr>
          <w:cantSplit/>
          <w:trHeight w:val="477"/>
          <w:jc w:val="center"/>
        </w:trPr>
        <w:tc>
          <w:tcPr>
            <w:tcW w:w="12895" w:type="dxa"/>
            <w:shd w:val="clear" w:color="auto" w:fill="FFFFFF" w:themeFill="background1"/>
            <w:vAlign w:val="center"/>
          </w:tcPr>
          <w:p w14:paraId="1B90ED24" w14:textId="5F9C89FC" w:rsidR="000F14D8" w:rsidRPr="00575C75" w:rsidRDefault="00D23D10" w:rsidP="00380EE6">
            <w:pPr>
              <w:pStyle w:val="ListParagraph"/>
              <w:numPr>
                <w:ilvl w:val="0"/>
                <w:numId w:val="36"/>
              </w:numPr>
              <w:ind w:left="447" w:hanging="283"/>
              <w:jc w:val="both"/>
              <w:rPr>
                <w:rFonts w:ascii="Allianz Neo" w:hAnsi="Allianz Neo" w:cs="Arial"/>
                <w:sz w:val="24"/>
                <w:szCs w:val="24"/>
                <w:lang w:val="bg-BG"/>
              </w:rPr>
            </w:pP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Задължителна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комуникационна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свързаност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съгласно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модела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>:</w:t>
            </w:r>
          </w:p>
        </w:tc>
      </w:tr>
      <w:tr w:rsidR="00402D2C" w:rsidRPr="00D426E2" w14:paraId="4D7C8593" w14:textId="77777777" w:rsidTr="00FB31A3">
        <w:trPr>
          <w:cantSplit/>
          <w:trHeight w:val="477"/>
          <w:jc w:val="center"/>
        </w:trPr>
        <w:tc>
          <w:tcPr>
            <w:tcW w:w="12895" w:type="dxa"/>
            <w:shd w:val="clear" w:color="auto" w:fill="FFFFFF" w:themeFill="background1"/>
            <w:vAlign w:val="center"/>
          </w:tcPr>
          <w:p w14:paraId="68C44AF5" w14:textId="33BBC607" w:rsidR="00F87592" w:rsidRPr="00575C75" w:rsidRDefault="00020889" w:rsidP="00E35CA3">
            <w:pPr>
              <w:pStyle w:val="ListParagraph"/>
              <w:numPr>
                <w:ilvl w:val="1"/>
                <w:numId w:val="36"/>
              </w:numPr>
              <w:jc w:val="both"/>
              <w:rPr>
                <w:rFonts w:ascii="Allianz Neo" w:hAnsi="Allianz Neo" w:cs="Arial"/>
                <w:sz w:val="24"/>
                <w:szCs w:val="24"/>
                <w:lang w:val="bg-BG"/>
              </w:rPr>
            </w:pP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За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настолна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версия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: </w:t>
            </w:r>
            <w:r w:rsidR="007C49E6" w:rsidRPr="00575C75">
              <w:rPr>
                <w:rFonts w:ascii="Calibri" w:hAnsi="Calibri" w:cs="Calibri"/>
                <w:sz w:val="24"/>
                <w:szCs w:val="24"/>
                <w:lang w:val="bg-BG"/>
              </w:rPr>
              <w:t>минимум</w:t>
            </w:r>
            <w:r w:rsidR="007C49E6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: </w:t>
            </w:r>
            <w:r w:rsidR="00CC141B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>4</w:t>
            </w:r>
            <w:r w:rsidR="00CC141B" w:rsidRPr="00575C75">
              <w:rPr>
                <w:rFonts w:ascii="Allianz Neo" w:hAnsi="Allianz Neo" w:cs="Arial"/>
                <w:sz w:val="24"/>
                <w:szCs w:val="24"/>
              </w:rPr>
              <w:t>G</w:t>
            </w:r>
            <w:r w:rsidR="007C49E6" w:rsidRPr="00575C75">
              <w:rPr>
                <w:rFonts w:ascii="Allianz Neo" w:hAnsi="Allianz Neo" w:cs="Arial"/>
                <w:sz w:val="24"/>
                <w:szCs w:val="24"/>
                <w:lang w:val="ru-RU"/>
              </w:rPr>
              <w:t xml:space="preserve"> </w:t>
            </w:r>
            <w:r w:rsidR="007C49E6" w:rsidRPr="00575C75">
              <w:rPr>
                <w:rFonts w:ascii="Calibri" w:hAnsi="Calibri" w:cs="Calibri"/>
                <w:sz w:val="24"/>
                <w:szCs w:val="24"/>
                <w:lang w:val="ru-RU"/>
              </w:rPr>
              <w:t>и</w:t>
            </w:r>
            <w:r w:rsidR="007C49E6" w:rsidRPr="00575C75">
              <w:rPr>
                <w:rFonts w:ascii="Allianz Neo" w:hAnsi="Allianz Neo" w:cs="Arial"/>
                <w:sz w:val="24"/>
                <w:szCs w:val="24"/>
                <w:lang w:val="ru-RU"/>
              </w:rPr>
              <w:t xml:space="preserve"> </w:t>
            </w:r>
            <w:r w:rsidR="007C49E6" w:rsidRPr="00575C75">
              <w:rPr>
                <w:rFonts w:ascii="Calibri" w:hAnsi="Calibri" w:cs="Calibri"/>
                <w:sz w:val="24"/>
                <w:szCs w:val="24"/>
                <w:lang w:val="ru-RU"/>
              </w:rPr>
              <w:t>наличие</w:t>
            </w:r>
            <w:r w:rsidR="007C49E6" w:rsidRPr="00575C75">
              <w:rPr>
                <w:rFonts w:ascii="Allianz Neo" w:hAnsi="Allianz Neo" w:cs="Arial"/>
                <w:sz w:val="24"/>
                <w:szCs w:val="24"/>
                <w:lang w:val="ru-RU"/>
              </w:rPr>
              <w:t xml:space="preserve"> </w:t>
            </w:r>
            <w:r w:rsidR="007C49E6" w:rsidRPr="00575C75">
              <w:rPr>
                <w:rFonts w:ascii="Calibri" w:hAnsi="Calibri" w:cs="Calibri"/>
                <w:sz w:val="24"/>
                <w:szCs w:val="24"/>
                <w:lang w:val="ru-RU"/>
              </w:rPr>
              <w:t>на</w:t>
            </w:r>
            <w:r w:rsidR="007C49E6" w:rsidRPr="00575C75">
              <w:rPr>
                <w:rFonts w:ascii="Allianz Neo" w:hAnsi="Allianz Neo" w:cs="Arial"/>
                <w:sz w:val="24"/>
                <w:szCs w:val="24"/>
                <w:lang w:val="ru-RU"/>
              </w:rPr>
              <w:t>:</w:t>
            </w:r>
            <w:r w:rsidR="00CC141B" w:rsidRPr="00575C75">
              <w:rPr>
                <w:rFonts w:ascii="Allianz Neo" w:hAnsi="Allianz Neo" w:cs="Arial"/>
                <w:sz w:val="24"/>
                <w:szCs w:val="24"/>
                <w:lang w:val="ru-RU"/>
              </w:rPr>
              <w:t xml:space="preserve"> </w:t>
            </w:r>
            <w:r w:rsidR="00E65A7F" w:rsidRPr="00575C75">
              <w:rPr>
                <w:rFonts w:ascii="Allianz Neo" w:hAnsi="Allianz Neo" w:cs="Arial"/>
                <w:sz w:val="24"/>
                <w:szCs w:val="24"/>
              </w:rPr>
              <w:t>Wi</w:t>
            </w:r>
            <w:r w:rsidR="00E65A7F" w:rsidRPr="00575C75">
              <w:rPr>
                <w:rFonts w:ascii="Allianz Neo" w:hAnsi="Allianz Neo" w:cs="Arial"/>
                <w:sz w:val="24"/>
                <w:szCs w:val="24"/>
                <w:lang w:val="ru-RU"/>
              </w:rPr>
              <w:t>-</w:t>
            </w:r>
            <w:r w:rsidR="00E65A7F" w:rsidRPr="00575C75">
              <w:rPr>
                <w:rFonts w:ascii="Allianz Neo" w:hAnsi="Allianz Neo" w:cs="Arial"/>
                <w:sz w:val="24"/>
                <w:szCs w:val="24"/>
              </w:rPr>
              <w:t>Fi</w:t>
            </w:r>
            <w:r w:rsidR="00E65A7F" w:rsidRPr="00575C75">
              <w:rPr>
                <w:rFonts w:ascii="Allianz Neo" w:hAnsi="Allianz Neo" w:cs="Arial"/>
                <w:sz w:val="24"/>
                <w:szCs w:val="24"/>
                <w:lang w:val="ru-RU"/>
              </w:rPr>
              <w:t xml:space="preserve">, </w:t>
            </w:r>
            <w:r w:rsidR="00E65A7F" w:rsidRPr="00575C75">
              <w:rPr>
                <w:rFonts w:ascii="Allianz Neo" w:hAnsi="Allianz Neo" w:cs="Arial"/>
                <w:sz w:val="24"/>
                <w:szCs w:val="24"/>
              </w:rPr>
              <w:t>Et</w:t>
            </w:r>
            <w:r w:rsidR="00BC6F23" w:rsidRPr="00575C75">
              <w:rPr>
                <w:rFonts w:ascii="Allianz Neo" w:hAnsi="Allianz Neo" w:cs="Arial"/>
                <w:sz w:val="24"/>
                <w:szCs w:val="24"/>
              </w:rPr>
              <w:t>hernet</w:t>
            </w:r>
            <w:r w:rsidR="00A477C1">
              <w:rPr>
                <w:rFonts w:asciiTheme="minorHAnsi" w:hAnsiTheme="minorHAnsi" w:cs="Arial"/>
                <w:sz w:val="24"/>
                <w:szCs w:val="24"/>
                <w:lang w:val="bg-BG"/>
              </w:rPr>
              <w:t xml:space="preserve">, </w:t>
            </w:r>
            <w:r w:rsidR="00A477C1" w:rsidRPr="00A477C1">
              <w:rPr>
                <w:rFonts w:asciiTheme="minorHAnsi" w:hAnsiTheme="minorHAnsi" w:cs="Arial"/>
                <w:sz w:val="24"/>
                <w:szCs w:val="24"/>
              </w:rPr>
              <w:t>RS</w:t>
            </w:r>
            <w:r w:rsidR="00A477C1" w:rsidRPr="00A477C1">
              <w:rPr>
                <w:rFonts w:asciiTheme="minorHAnsi" w:hAnsiTheme="minorHAnsi" w:cs="Arial"/>
                <w:sz w:val="24"/>
                <w:szCs w:val="24"/>
                <w:lang w:val="ru-RU"/>
              </w:rPr>
              <w:t>232</w:t>
            </w:r>
          </w:p>
        </w:tc>
      </w:tr>
      <w:tr w:rsidR="00E35CA3" w:rsidRPr="00D426E2" w14:paraId="7D2997E5" w14:textId="77777777" w:rsidTr="00FB31A3">
        <w:trPr>
          <w:cantSplit/>
          <w:trHeight w:val="477"/>
          <w:jc w:val="center"/>
        </w:trPr>
        <w:tc>
          <w:tcPr>
            <w:tcW w:w="12895" w:type="dxa"/>
            <w:shd w:val="clear" w:color="auto" w:fill="FFFFFF" w:themeFill="background1"/>
            <w:vAlign w:val="center"/>
          </w:tcPr>
          <w:p w14:paraId="0A265F7B" w14:textId="30F37410" w:rsidR="00E35CA3" w:rsidRPr="00575C75" w:rsidRDefault="00E35CA3" w:rsidP="00E35CA3">
            <w:pPr>
              <w:pStyle w:val="ListParagraph"/>
              <w:numPr>
                <w:ilvl w:val="1"/>
                <w:numId w:val="36"/>
              </w:numPr>
              <w:jc w:val="both"/>
              <w:rPr>
                <w:rFonts w:ascii="Allianz Neo" w:hAnsi="Allianz Neo" w:cs="Arial"/>
                <w:sz w:val="24"/>
                <w:szCs w:val="24"/>
                <w:lang w:val="bg-BG"/>
              </w:rPr>
            </w:pP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За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мобилна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>/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преносима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версия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: </w:t>
            </w:r>
            <w:r w:rsidR="007C49E6" w:rsidRPr="00575C75">
              <w:rPr>
                <w:rFonts w:ascii="Calibri" w:hAnsi="Calibri" w:cs="Calibri"/>
                <w:sz w:val="24"/>
                <w:szCs w:val="24"/>
                <w:lang w:val="bg-BG"/>
              </w:rPr>
              <w:t>минимум</w:t>
            </w:r>
            <w:r w:rsidR="007C49E6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Allianz Neo" w:hAnsi="Allianz Neo" w:cs="Arial"/>
                <w:sz w:val="24"/>
                <w:szCs w:val="24"/>
                <w:lang w:val="ru-RU"/>
              </w:rPr>
              <w:t>4</w:t>
            </w:r>
            <w:r w:rsidRPr="00575C75">
              <w:rPr>
                <w:rFonts w:ascii="Allianz Neo" w:hAnsi="Allianz Neo" w:cs="Arial"/>
                <w:sz w:val="24"/>
                <w:szCs w:val="24"/>
              </w:rPr>
              <w:t>G</w:t>
            </w:r>
            <w:r w:rsidR="007C49E6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="007C49E6" w:rsidRPr="00575C75">
              <w:rPr>
                <w:rFonts w:ascii="Calibri" w:hAnsi="Calibri" w:cs="Calibri"/>
                <w:sz w:val="24"/>
                <w:szCs w:val="24"/>
                <w:lang w:val="bg-BG"/>
              </w:rPr>
              <w:t>и</w:t>
            </w:r>
            <w:r w:rsidR="007C49E6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="007C49E6" w:rsidRPr="00575C75">
              <w:rPr>
                <w:rFonts w:ascii="Calibri" w:hAnsi="Calibri" w:cs="Calibri"/>
                <w:sz w:val="24"/>
                <w:szCs w:val="24"/>
                <w:lang w:val="bg-BG"/>
              </w:rPr>
              <w:t>наличие</w:t>
            </w:r>
            <w:r w:rsidR="007C49E6"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="007C49E6" w:rsidRPr="00575C75">
              <w:rPr>
                <w:rFonts w:ascii="Calibri" w:hAnsi="Calibri" w:cs="Calibri"/>
                <w:sz w:val="24"/>
                <w:szCs w:val="24"/>
                <w:lang w:val="bg-BG"/>
              </w:rPr>
              <w:t>на</w:t>
            </w:r>
            <w:r w:rsidRPr="00575C75">
              <w:rPr>
                <w:rFonts w:ascii="Allianz Neo" w:hAnsi="Allianz Neo" w:cs="Arial"/>
                <w:sz w:val="24"/>
                <w:szCs w:val="24"/>
                <w:lang w:val="ru-RU"/>
              </w:rPr>
              <w:t xml:space="preserve"> </w:t>
            </w:r>
            <w:r w:rsidRPr="00575C75">
              <w:rPr>
                <w:rFonts w:ascii="Allianz Neo" w:hAnsi="Allianz Neo" w:cs="Arial"/>
                <w:sz w:val="24"/>
                <w:szCs w:val="24"/>
              </w:rPr>
              <w:t>Wi</w:t>
            </w:r>
            <w:r w:rsidRPr="00575C75">
              <w:rPr>
                <w:rFonts w:ascii="Allianz Neo" w:hAnsi="Allianz Neo" w:cs="Arial"/>
                <w:sz w:val="24"/>
                <w:szCs w:val="24"/>
                <w:lang w:val="ru-RU"/>
              </w:rPr>
              <w:t>-</w:t>
            </w:r>
            <w:r w:rsidRPr="00575C75">
              <w:rPr>
                <w:rFonts w:ascii="Allianz Neo" w:hAnsi="Allianz Neo" w:cs="Arial"/>
                <w:sz w:val="24"/>
                <w:szCs w:val="24"/>
              </w:rPr>
              <w:t>Fi</w:t>
            </w:r>
          </w:p>
        </w:tc>
      </w:tr>
      <w:tr w:rsidR="008049C5" w:rsidRPr="00D426E2" w14:paraId="064A234E" w14:textId="77777777" w:rsidTr="00FB31A3">
        <w:trPr>
          <w:cantSplit/>
          <w:trHeight w:val="477"/>
          <w:jc w:val="center"/>
        </w:trPr>
        <w:tc>
          <w:tcPr>
            <w:tcW w:w="12895" w:type="dxa"/>
            <w:shd w:val="clear" w:color="auto" w:fill="FFFFFF" w:themeFill="background1"/>
            <w:vAlign w:val="center"/>
          </w:tcPr>
          <w:p w14:paraId="10F0F094" w14:textId="3229FA55" w:rsidR="008049C5" w:rsidRPr="00575C75" w:rsidRDefault="0058264C" w:rsidP="00934419">
            <w:pPr>
              <w:pStyle w:val="ListParagraph"/>
              <w:numPr>
                <w:ilvl w:val="0"/>
                <w:numId w:val="36"/>
              </w:numPr>
              <w:ind w:left="447" w:hanging="283"/>
              <w:jc w:val="both"/>
              <w:rPr>
                <w:rFonts w:ascii="Calibri" w:hAnsi="Calibri" w:cs="Calibri"/>
                <w:sz w:val="24"/>
                <w:szCs w:val="24"/>
                <w:lang w:val="bg-BG"/>
              </w:rPr>
            </w:pPr>
            <w:r>
              <w:rPr>
                <w:rFonts w:ascii="Calibri" w:hAnsi="Calibri" w:cs="Calibri"/>
                <w:sz w:val="24"/>
                <w:szCs w:val="24"/>
                <w:lang w:val="bg-BG"/>
              </w:rPr>
              <w:t xml:space="preserve">ПОС терминалните устройства следва </w:t>
            </w:r>
            <w:r w:rsidR="00F37338">
              <w:rPr>
                <w:rFonts w:ascii="Calibri" w:hAnsi="Calibri" w:cs="Calibri"/>
                <w:sz w:val="24"/>
                <w:szCs w:val="24"/>
                <w:lang w:val="bg-BG"/>
              </w:rPr>
              <w:t>да НЕ предоставят бележка при отказана транзакция, като причината за отказа се изписва на дисплея на устройството.</w:t>
            </w:r>
          </w:p>
        </w:tc>
      </w:tr>
      <w:tr w:rsidR="00F035E0" w:rsidRPr="00D426E2" w14:paraId="1CEB2F3A" w14:textId="77777777" w:rsidTr="00FB31A3">
        <w:trPr>
          <w:cantSplit/>
          <w:trHeight w:val="477"/>
          <w:jc w:val="center"/>
        </w:trPr>
        <w:tc>
          <w:tcPr>
            <w:tcW w:w="12895" w:type="dxa"/>
            <w:shd w:val="clear" w:color="auto" w:fill="FFFFFF" w:themeFill="background1"/>
            <w:vAlign w:val="center"/>
          </w:tcPr>
          <w:p w14:paraId="6B865EAE" w14:textId="57186FC0" w:rsidR="00F035E0" w:rsidRDefault="00F035E0" w:rsidP="00934419">
            <w:pPr>
              <w:pStyle w:val="ListParagraph"/>
              <w:numPr>
                <w:ilvl w:val="0"/>
                <w:numId w:val="36"/>
              </w:numPr>
              <w:ind w:left="447" w:hanging="283"/>
              <w:jc w:val="both"/>
              <w:rPr>
                <w:rFonts w:ascii="Calibri" w:hAnsi="Calibri" w:cs="Calibri"/>
                <w:sz w:val="24"/>
                <w:szCs w:val="24"/>
                <w:lang w:val="bg-BG"/>
              </w:rPr>
            </w:pPr>
            <w:r>
              <w:rPr>
                <w:rFonts w:ascii="Calibri" w:hAnsi="Calibri" w:cs="Calibri"/>
                <w:sz w:val="24"/>
                <w:szCs w:val="24"/>
                <w:lang w:val="bg-BG"/>
              </w:rPr>
              <w:t xml:space="preserve">ПОС терминалните устройства </w:t>
            </w:r>
            <w:r w:rsidR="00D43247">
              <w:rPr>
                <w:rFonts w:ascii="Calibri" w:hAnsi="Calibri" w:cs="Calibri"/>
                <w:sz w:val="24"/>
                <w:szCs w:val="24"/>
                <w:lang w:val="bg-BG"/>
              </w:rPr>
              <w:t>НЕ</w:t>
            </w:r>
            <w:r>
              <w:rPr>
                <w:rFonts w:ascii="Calibri" w:hAnsi="Calibri" w:cs="Calibri"/>
                <w:sz w:val="24"/>
                <w:szCs w:val="24"/>
                <w:lang w:val="bg-BG"/>
              </w:rPr>
              <w:t xml:space="preserve"> предоставят автоматично повторна разписка, а само при поискване.</w:t>
            </w:r>
          </w:p>
        </w:tc>
      </w:tr>
      <w:tr w:rsidR="00EA58F1" w:rsidRPr="00B60A00" w14:paraId="4280141F" w14:textId="77777777" w:rsidTr="00FB31A3">
        <w:trPr>
          <w:cantSplit/>
          <w:trHeight w:val="477"/>
          <w:jc w:val="center"/>
        </w:trPr>
        <w:tc>
          <w:tcPr>
            <w:tcW w:w="12895" w:type="dxa"/>
            <w:shd w:val="clear" w:color="auto" w:fill="FFFFFF" w:themeFill="background1"/>
            <w:vAlign w:val="center"/>
          </w:tcPr>
          <w:p w14:paraId="22D43849" w14:textId="0A1C6CEA" w:rsidR="00EA58F1" w:rsidRDefault="00EA58F1" w:rsidP="00934419">
            <w:pPr>
              <w:pStyle w:val="ListParagraph"/>
              <w:numPr>
                <w:ilvl w:val="0"/>
                <w:numId w:val="36"/>
              </w:numPr>
              <w:ind w:left="447" w:hanging="283"/>
              <w:jc w:val="both"/>
              <w:rPr>
                <w:rFonts w:ascii="Calibri" w:hAnsi="Calibri" w:cs="Calibri"/>
                <w:sz w:val="24"/>
                <w:szCs w:val="24"/>
                <w:lang w:val="bg-BG"/>
              </w:rPr>
            </w:pPr>
            <w:r>
              <w:rPr>
                <w:rFonts w:ascii="Calibri" w:hAnsi="Calibri" w:cs="Calibri"/>
                <w:sz w:val="24"/>
                <w:szCs w:val="24"/>
                <w:lang w:val="bg-BG"/>
              </w:rPr>
              <w:t xml:space="preserve">При предоставяне на </w:t>
            </w:r>
            <w:r w:rsidR="00750089">
              <w:rPr>
                <w:rFonts w:ascii="Calibri" w:hAnsi="Calibri" w:cs="Calibri"/>
                <w:sz w:val="24"/>
                <w:szCs w:val="24"/>
                <w:lang w:val="bg-BG"/>
              </w:rPr>
              <w:t>система</w:t>
            </w:r>
            <w:r>
              <w:rPr>
                <w:rFonts w:ascii="Calibri" w:hAnsi="Calibri" w:cs="Calibri"/>
                <w:sz w:val="24"/>
                <w:szCs w:val="24"/>
                <w:lang w:val="bg-BG"/>
              </w:rPr>
              <w:t xml:space="preserve"> за мониторинг и управление на ПОС устройства, </w:t>
            </w:r>
            <w:r w:rsidR="00627B4B">
              <w:rPr>
                <w:rFonts w:ascii="Calibri" w:hAnsi="Calibri" w:cs="Calibri"/>
                <w:sz w:val="24"/>
                <w:szCs w:val="24"/>
                <w:lang w:val="bg-BG"/>
              </w:rPr>
              <w:t>абонаментна</w:t>
            </w:r>
            <w:r w:rsidR="00737A01">
              <w:rPr>
                <w:rFonts w:ascii="Calibri" w:hAnsi="Calibri" w:cs="Calibri"/>
                <w:sz w:val="24"/>
                <w:szCs w:val="24"/>
                <w:lang w:val="bg-BG"/>
              </w:rPr>
              <w:t xml:space="preserve">та такса </w:t>
            </w:r>
            <w:r w:rsidR="00B60A00">
              <w:rPr>
                <w:rFonts w:ascii="Calibri" w:hAnsi="Calibri" w:cs="Calibri"/>
                <w:sz w:val="24"/>
                <w:szCs w:val="24"/>
                <w:lang w:val="bg-BG"/>
              </w:rPr>
              <w:t>следва да се посочи</w:t>
            </w:r>
            <w:r w:rsidR="00227E56">
              <w:rPr>
                <w:rFonts w:ascii="Calibri" w:hAnsi="Calibri" w:cs="Calibri"/>
                <w:sz w:val="24"/>
                <w:szCs w:val="24"/>
                <w:lang w:val="bg-BG"/>
              </w:rPr>
              <w:t xml:space="preserve"> съгласно офертната таблица по-долу</w:t>
            </w:r>
            <w:r w:rsidR="001A4E73">
              <w:rPr>
                <w:rFonts w:ascii="Calibri" w:hAnsi="Calibri" w:cs="Calibri"/>
                <w:sz w:val="24"/>
                <w:szCs w:val="24"/>
                <w:lang w:val="bg-BG"/>
              </w:rPr>
              <w:t>.</w:t>
            </w:r>
          </w:p>
        </w:tc>
      </w:tr>
      <w:tr w:rsidR="00B25985" w:rsidRPr="00D426E2" w14:paraId="51160B25" w14:textId="77777777" w:rsidTr="00FB31A3">
        <w:trPr>
          <w:cantSplit/>
          <w:trHeight w:val="477"/>
          <w:jc w:val="center"/>
        </w:trPr>
        <w:tc>
          <w:tcPr>
            <w:tcW w:w="12895" w:type="dxa"/>
            <w:shd w:val="clear" w:color="auto" w:fill="FFFFFF" w:themeFill="background1"/>
            <w:vAlign w:val="center"/>
          </w:tcPr>
          <w:p w14:paraId="2B114879" w14:textId="0E000249" w:rsidR="00B25985" w:rsidRDefault="00B25985" w:rsidP="00934419">
            <w:pPr>
              <w:pStyle w:val="ListParagraph"/>
              <w:numPr>
                <w:ilvl w:val="0"/>
                <w:numId w:val="36"/>
              </w:numPr>
              <w:ind w:left="447" w:hanging="283"/>
              <w:jc w:val="both"/>
              <w:rPr>
                <w:rFonts w:ascii="Calibri" w:hAnsi="Calibri" w:cs="Calibri"/>
                <w:sz w:val="24"/>
                <w:szCs w:val="24"/>
                <w:lang w:val="bg-BG"/>
              </w:rPr>
            </w:pPr>
            <w:r>
              <w:rPr>
                <w:rFonts w:ascii="Calibri" w:hAnsi="Calibri" w:cs="Calibri"/>
                <w:sz w:val="24"/>
                <w:szCs w:val="24"/>
                <w:lang w:val="bg-BG"/>
              </w:rPr>
              <w:t xml:space="preserve">Банката не заплаща към доставчика </w:t>
            </w:r>
            <w:r w:rsidR="005D4A74">
              <w:rPr>
                <w:rFonts w:ascii="Calibri" w:hAnsi="Calibri" w:cs="Calibri"/>
                <w:sz w:val="24"/>
                <w:szCs w:val="24"/>
                <w:lang w:val="bg-BG"/>
              </w:rPr>
              <w:t xml:space="preserve">такси </w:t>
            </w:r>
            <w:r w:rsidR="00BB5779">
              <w:rPr>
                <w:rFonts w:ascii="Calibri" w:hAnsi="Calibri" w:cs="Calibri"/>
                <w:sz w:val="24"/>
                <w:szCs w:val="24"/>
                <w:lang w:val="bg-BG"/>
              </w:rPr>
              <w:t>относно първоначална</w:t>
            </w:r>
            <w:r w:rsidR="00696289">
              <w:rPr>
                <w:rFonts w:ascii="Calibri" w:hAnsi="Calibri" w:cs="Calibri"/>
                <w:sz w:val="24"/>
                <w:szCs w:val="24"/>
                <w:lang w:val="bg-BG"/>
              </w:rPr>
              <w:t xml:space="preserve"> или последваща</w:t>
            </w:r>
            <w:r w:rsidR="00BB5779">
              <w:rPr>
                <w:rFonts w:ascii="Calibri" w:hAnsi="Calibri" w:cs="Calibri"/>
                <w:sz w:val="24"/>
                <w:szCs w:val="24"/>
                <w:lang w:val="bg-BG"/>
              </w:rPr>
              <w:t xml:space="preserve"> инициализация на ПОС устройства, настройки,</w:t>
            </w:r>
            <w:r w:rsidR="001B3F29">
              <w:rPr>
                <w:rFonts w:ascii="Calibri" w:hAnsi="Calibri" w:cs="Calibri"/>
                <w:sz w:val="24"/>
                <w:szCs w:val="24"/>
                <w:lang w:val="bg-BG"/>
              </w:rPr>
              <w:t xml:space="preserve"> </w:t>
            </w:r>
            <w:r w:rsidR="00A165D2">
              <w:rPr>
                <w:rFonts w:ascii="Calibri" w:hAnsi="Calibri" w:cs="Calibri"/>
                <w:sz w:val="24"/>
                <w:szCs w:val="24"/>
                <w:lang w:val="bg-BG"/>
              </w:rPr>
              <w:t>подмяна</w:t>
            </w:r>
            <w:r w:rsidR="00696289">
              <w:rPr>
                <w:rFonts w:ascii="Calibri" w:hAnsi="Calibri" w:cs="Calibri"/>
                <w:sz w:val="24"/>
                <w:szCs w:val="24"/>
                <w:lang w:val="bg-BG"/>
              </w:rPr>
              <w:t>/промяна</w:t>
            </w:r>
            <w:r w:rsidR="008E5917">
              <w:rPr>
                <w:rFonts w:ascii="Calibri" w:hAnsi="Calibri" w:cs="Calibri"/>
                <w:sz w:val="24"/>
                <w:szCs w:val="24"/>
                <w:lang w:val="bg-BG"/>
              </w:rPr>
              <w:t xml:space="preserve">, </w:t>
            </w:r>
            <w:r w:rsidR="001B3F29">
              <w:rPr>
                <w:rFonts w:ascii="Calibri" w:hAnsi="Calibri" w:cs="Calibri"/>
                <w:sz w:val="24"/>
                <w:szCs w:val="24"/>
                <w:lang w:val="bg-BG"/>
              </w:rPr>
              <w:t>въвеждане и</w:t>
            </w:r>
            <w:r w:rsidR="00BB5779">
              <w:rPr>
                <w:rFonts w:ascii="Calibri" w:hAnsi="Calibri" w:cs="Calibri"/>
                <w:sz w:val="24"/>
                <w:szCs w:val="24"/>
                <w:lang w:val="bg-BG"/>
              </w:rPr>
              <w:t xml:space="preserve"> </w:t>
            </w:r>
            <w:r w:rsidR="00953277">
              <w:rPr>
                <w:rFonts w:ascii="Calibri" w:hAnsi="Calibri" w:cs="Calibri"/>
                <w:sz w:val="24"/>
                <w:szCs w:val="24"/>
                <w:lang w:val="bg-BG"/>
              </w:rPr>
              <w:t>поддръжка в системи за управление на терминали</w:t>
            </w:r>
            <w:r w:rsidR="001B3F29">
              <w:rPr>
                <w:rFonts w:ascii="Calibri" w:hAnsi="Calibri" w:cs="Calibri"/>
                <w:sz w:val="24"/>
                <w:szCs w:val="24"/>
                <w:lang w:val="bg-BG"/>
              </w:rPr>
              <w:t xml:space="preserve"> </w:t>
            </w:r>
            <w:r w:rsidR="001B3F29" w:rsidRPr="001B3F29">
              <w:rPr>
                <w:rFonts w:ascii="Calibri" w:hAnsi="Calibri" w:cs="Calibri"/>
                <w:sz w:val="24"/>
                <w:szCs w:val="24"/>
                <w:lang w:val="ru-RU"/>
              </w:rPr>
              <w:t>(</w:t>
            </w:r>
            <w:r w:rsidR="001B3F29">
              <w:rPr>
                <w:rFonts w:ascii="Calibri" w:hAnsi="Calibri" w:cs="Calibri"/>
                <w:sz w:val="24"/>
                <w:szCs w:val="24"/>
              </w:rPr>
              <w:t>TMS</w:t>
            </w:r>
            <w:r w:rsidR="001B3F29" w:rsidRPr="001B3F29">
              <w:rPr>
                <w:rFonts w:ascii="Calibri" w:hAnsi="Calibri" w:cs="Calibri"/>
                <w:sz w:val="24"/>
                <w:szCs w:val="24"/>
                <w:lang w:val="ru-RU"/>
              </w:rPr>
              <w:t>)</w:t>
            </w:r>
            <w:r w:rsidR="001B3F29">
              <w:rPr>
                <w:rFonts w:ascii="Calibri" w:hAnsi="Calibri" w:cs="Calibri"/>
                <w:sz w:val="24"/>
                <w:szCs w:val="24"/>
                <w:lang w:val="bg-BG"/>
              </w:rPr>
              <w:t xml:space="preserve"> </w:t>
            </w:r>
            <w:r w:rsidR="00A165D2">
              <w:rPr>
                <w:rFonts w:ascii="Calibri" w:hAnsi="Calibri" w:cs="Calibri"/>
                <w:sz w:val="24"/>
                <w:szCs w:val="24"/>
                <w:lang w:val="bg-BG"/>
              </w:rPr>
              <w:t>на доставчика.</w:t>
            </w:r>
          </w:p>
        </w:tc>
      </w:tr>
    </w:tbl>
    <w:p w14:paraId="71B4143C" w14:textId="77777777" w:rsidR="00B25985" w:rsidRPr="00575C75" w:rsidRDefault="00B25985" w:rsidP="00E77027">
      <w:pPr>
        <w:jc w:val="both"/>
        <w:rPr>
          <w:rFonts w:ascii="Allianz Neo" w:hAnsi="Allianz Neo" w:cs="Arial"/>
          <w:sz w:val="24"/>
          <w:szCs w:val="24"/>
          <w:lang w:val="ru-RU"/>
        </w:rPr>
      </w:pPr>
    </w:p>
    <w:p w14:paraId="6192B9FD" w14:textId="68FFED92" w:rsidR="00132106" w:rsidRPr="00F560B6" w:rsidRDefault="00132106" w:rsidP="00E77027">
      <w:pPr>
        <w:jc w:val="both"/>
        <w:rPr>
          <w:rFonts w:ascii="Calibri" w:hAnsi="Calibri" w:cs="Calibri"/>
          <w:sz w:val="24"/>
          <w:szCs w:val="24"/>
          <w:lang w:val="ru-RU"/>
        </w:rPr>
      </w:pPr>
    </w:p>
    <w:tbl>
      <w:tblPr>
        <w:tblW w:w="13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9"/>
        <w:gridCol w:w="1985"/>
        <w:gridCol w:w="2341"/>
      </w:tblGrid>
      <w:tr w:rsidR="00575C75" w:rsidRPr="00D426E2" w14:paraId="0F09E345" w14:textId="77777777" w:rsidTr="001176C7">
        <w:trPr>
          <w:cantSplit/>
          <w:trHeight w:val="477"/>
          <w:jc w:val="center"/>
        </w:trPr>
        <w:tc>
          <w:tcPr>
            <w:tcW w:w="9209" w:type="dxa"/>
            <w:shd w:val="clear" w:color="auto" w:fill="C6D9F1" w:themeFill="text2" w:themeFillTint="33"/>
            <w:vAlign w:val="center"/>
          </w:tcPr>
          <w:p w14:paraId="0F496E6C" w14:textId="375C9F34" w:rsidR="00C50E64" w:rsidRPr="002C5B00" w:rsidRDefault="00CE114D" w:rsidP="00C40CC5">
            <w:pPr>
              <w:jc w:val="center"/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</w:pP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Ценово</w:t>
            </w:r>
            <w:r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предложение</w:t>
            </w:r>
            <w:r w:rsidR="008B3AE6"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 xml:space="preserve"> за ПОС устройства с</w:t>
            </w:r>
            <w:r w:rsidR="00D96BF6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 xml:space="preserve"> операционна система</w:t>
            </w:r>
            <w:r w:rsidR="008B3AE6"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="00E671BE" w:rsidRPr="00E671BE">
              <w:rPr>
                <w:rFonts w:ascii="Calibri" w:hAnsi="Calibri" w:cs="Calibri"/>
                <w:b/>
                <w:bCs/>
                <w:color w:val="EE0000"/>
                <w:sz w:val="24"/>
                <w:szCs w:val="24"/>
                <w:u w:val="single"/>
              </w:rPr>
              <w:t>LUNIX</w:t>
            </w:r>
            <w:r w:rsidR="00E671BE"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="00E671BE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="009D18F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 xml:space="preserve">или </w:t>
            </w:r>
            <w:r w:rsidR="00487A59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 xml:space="preserve">друга различна от </w:t>
            </w:r>
            <w:r w:rsidR="00487A59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</w:rPr>
              <w:t>Android</w:t>
            </w:r>
            <w:r w:rsidR="009D18F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14:paraId="0F1DCCBA" w14:textId="77777777" w:rsidR="00C50E64" w:rsidRPr="002C5B00" w:rsidRDefault="00C50E64" w:rsidP="00C40CC5">
            <w:pPr>
              <w:jc w:val="center"/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</w:pP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Цена</w:t>
            </w:r>
            <w:r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за</w:t>
            </w:r>
            <w:r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1 </w:t>
            </w: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2341" w:type="dxa"/>
            <w:shd w:val="clear" w:color="auto" w:fill="C6D9F1" w:themeFill="text2" w:themeFillTint="33"/>
            <w:vAlign w:val="center"/>
          </w:tcPr>
          <w:p w14:paraId="0543A47C" w14:textId="237BBF76" w:rsidR="00C50E64" w:rsidRPr="002C5B00" w:rsidRDefault="00C50E64" w:rsidP="00C40CC5">
            <w:pPr>
              <w:jc w:val="center"/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</w:pP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Обща</w:t>
            </w:r>
            <w:r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сума</w:t>
            </w:r>
            <w:r w:rsidR="001111D6"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="001111D6"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за</w:t>
            </w:r>
            <w:r w:rsidR="001111D6"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="001111D6"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цялото</w:t>
            </w:r>
            <w:r w:rsidR="001111D6"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="001111D6"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количество</w:t>
            </w:r>
          </w:p>
        </w:tc>
      </w:tr>
      <w:tr w:rsidR="0052552A" w:rsidRPr="00487A59" w14:paraId="1766F94F" w14:textId="77777777" w:rsidTr="001176C7">
        <w:trPr>
          <w:cantSplit/>
          <w:trHeight w:val="477"/>
          <w:jc w:val="center"/>
        </w:trPr>
        <w:tc>
          <w:tcPr>
            <w:tcW w:w="13535" w:type="dxa"/>
            <w:gridSpan w:val="3"/>
            <w:vAlign w:val="center"/>
          </w:tcPr>
          <w:p w14:paraId="08ED6C78" w14:textId="2B19962D" w:rsidR="0052552A" w:rsidRPr="00575C75" w:rsidRDefault="0052552A" w:rsidP="001013D3">
            <w:pPr>
              <w:rPr>
                <w:rFonts w:ascii="Allianz Neo" w:hAnsi="Allianz Neo" w:cs="Arial"/>
                <w:sz w:val="24"/>
                <w:szCs w:val="24"/>
                <w:lang w:val="ru-RU"/>
              </w:rPr>
            </w:pPr>
            <w:r w:rsidRPr="00575C75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К</w:t>
            </w:r>
            <w:r w:rsidRPr="00575C75">
              <w:rPr>
                <w:rFonts w:ascii="Calibri" w:hAnsi="Calibri" w:cs="Calibri"/>
                <w:b/>
                <w:bCs/>
                <w:sz w:val="24"/>
                <w:szCs w:val="24"/>
                <w:lang w:val="ru-RU"/>
              </w:rPr>
              <w:t>райна</w:t>
            </w:r>
            <w:r w:rsidRPr="00575C75">
              <w:rPr>
                <w:rFonts w:ascii="Allianz Neo" w:hAnsi="Allianz Neo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575C75">
              <w:rPr>
                <w:rFonts w:ascii="Calibri" w:hAnsi="Calibri" w:cs="Calibri"/>
                <w:b/>
                <w:bCs/>
                <w:sz w:val="24"/>
                <w:szCs w:val="24"/>
                <w:lang w:val="ru-RU"/>
              </w:rPr>
              <w:t>цена</w:t>
            </w:r>
            <w:r w:rsidRPr="00575C75">
              <w:rPr>
                <w:rFonts w:ascii="Allianz Neo" w:hAnsi="Allianz Neo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575C75">
              <w:rPr>
                <w:rFonts w:ascii="Calibri" w:hAnsi="Calibri" w:cs="Calibri"/>
                <w:b/>
                <w:bCs/>
                <w:sz w:val="24"/>
                <w:szCs w:val="24"/>
                <w:lang w:val="ru-RU"/>
              </w:rPr>
              <w:t>в</w:t>
            </w:r>
            <w:r w:rsidRPr="00575C75">
              <w:rPr>
                <w:rFonts w:ascii="Allianz Neo" w:hAnsi="Allianz Neo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575C75">
              <w:rPr>
                <w:rFonts w:ascii="Allianz Neo" w:hAnsi="Allianz Neo" w:cs="Arial"/>
                <w:b/>
                <w:bCs/>
                <w:sz w:val="24"/>
                <w:szCs w:val="24"/>
              </w:rPr>
              <w:t>EUR</w:t>
            </w:r>
            <w:r w:rsidRPr="00575C75">
              <w:rPr>
                <w:rFonts w:ascii="Allianz Neo" w:hAnsi="Allianz Neo" w:cs="Arial"/>
                <w:sz w:val="24"/>
                <w:szCs w:val="24"/>
                <w:lang w:val="ru-RU"/>
              </w:rPr>
              <w:t xml:space="preserve"> </w:t>
            </w:r>
            <w:r w:rsidRPr="00575C75">
              <w:rPr>
                <w:rFonts w:ascii="Calibri" w:hAnsi="Calibri" w:cs="Calibri"/>
                <w:b/>
                <w:bCs/>
                <w:sz w:val="24"/>
                <w:szCs w:val="24"/>
                <w:lang w:val="ru-RU"/>
              </w:rPr>
              <w:t>с</w:t>
            </w:r>
            <w:r w:rsidRPr="00575C75">
              <w:rPr>
                <w:rFonts w:ascii="Allianz Neo" w:hAnsi="Allianz Neo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575C75">
              <w:rPr>
                <w:rFonts w:ascii="Calibri" w:hAnsi="Calibri" w:cs="Calibri"/>
                <w:b/>
                <w:bCs/>
                <w:sz w:val="24"/>
                <w:szCs w:val="24"/>
                <w:lang w:val="ru-RU"/>
              </w:rPr>
              <w:t>включено</w:t>
            </w:r>
            <w:r w:rsidRPr="00575C75">
              <w:rPr>
                <w:rFonts w:ascii="Allianz Neo" w:hAnsi="Allianz Neo" w:cs="Arial"/>
                <w:b/>
                <w:bCs/>
                <w:sz w:val="24"/>
                <w:szCs w:val="24"/>
                <w:lang w:val="ru-RU"/>
              </w:rPr>
              <w:t xml:space="preserve">:  </w:t>
            </w:r>
            <w:r w:rsidRPr="00575C75">
              <w:rPr>
                <w:rFonts w:ascii="Calibri" w:hAnsi="Calibri" w:cs="Calibri"/>
                <w:sz w:val="24"/>
                <w:szCs w:val="24"/>
                <w:lang w:val="ru-RU"/>
              </w:rPr>
              <w:t>ДДС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,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мита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,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транспортни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и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логистични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разходи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до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офис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на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банката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в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гр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.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София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за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>:</w:t>
            </w:r>
          </w:p>
        </w:tc>
      </w:tr>
      <w:tr w:rsidR="00283F3B" w:rsidRPr="00D426E2" w14:paraId="223B4930" w14:textId="77777777" w:rsidTr="001176C7">
        <w:trPr>
          <w:cantSplit/>
          <w:trHeight w:val="477"/>
          <w:jc w:val="center"/>
        </w:trPr>
        <w:tc>
          <w:tcPr>
            <w:tcW w:w="13535" w:type="dxa"/>
            <w:gridSpan w:val="3"/>
            <w:vAlign w:val="center"/>
          </w:tcPr>
          <w:p w14:paraId="60AE8543" w14:textId="15B4985D" w:rsidR="00283F3B" w:rsidRPr="00921AA2" w:rsidRDefault="00283F3B" w:rsidP="00D01AED">
            <w:pPr>
              <w:pStyle w:val="ListParagraph"/>
              <w:numPr>
                <w:ilvl w:val="0"/>
                <w:numId w:val="39"/>
              </w:numPr>
              <w:rPr>
                <w:rFonts w:ascii="Allianz Neo" w:hAnsi="Allianz Neo" w:cs="Arial"/>
                <w:b/>
                <w:bCs/>
                <w:sz w:val="24"/>
                <w:szCs w:val="24"/>
                <w:lang w:val="ru-RU"/>
              </w:rPr>
            </w:pPr>
            <w:r w:rsidRPr="00283F3B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Цена за 300</w:t>
            </w:r>
            <w:r w:rsidR="00D01AED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 xml:space="preserve"> броя</w:t>
            </w:r>
            <w:r w:rsidRPr="00283F3B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 xml:space="preserve"> настолни</w:t>
            </w:r>
            <w:r w:rsidRPr="00283F3B">
              <w:rPr>
                <w:rFonts w:ascii="Allianz Neo" w:hAnsi="Allianz Neo" w:cs="Arial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283F3B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ПОС</w:t>
            </w:r>
            <w:r w:rsidRPr="00283F3B">
              <w:rPr>
                <w:rFonts w:ascii="Allianz Neo" w:hAnsi="Allianz Neo" w:cs="Arial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283F3B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устройства</w:t>
            </w:r>
            <w:r w:rsidR="009D7C90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 xml:space="preserve"> (</w:t>
            </w:r>
            <w:r w:rsidR="009D7C90" w:rsidRPr="009D7C90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посочете моделите по-долу</w:t>
            </w:r>
            <w:r w:rsidR="009D7C90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)</w:t>
            </w:r>
            <w:r w:rsidR="00D01AED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:</w:t>
            </w:r>
          </w:p>
        </w:tc>
      </w:tr>
      <w:tr w:rsidR="006D61E2" w:rsidRPr="00575C75" w14:paraId="306674E5" w14:textId="77777777" w:rsidTr="001176C7">
        <w:trPr>
          <w:cantSplit/>
          <w:trHeight w:val="477"/>
          <w:jc w:val="center"/>
        </w:trPr>
        <w:tc>
          <w:tcPr>
            <w:tcW w:w="9209" w:type="dxa"/>
            <w:vAlign w:val="center"/>
          </w:tcPr>
          <w:p w14:paraId="64770AA3" w14:textId="77DE6776" w:rsidR="00265A2D" w:rsidRPr="00921AA2" w:rsidRDefault="00921AA2" w:rsidP="00921AA2">
            <w:pPr>
              <w:rPr>
                <w:rFonts w:ascii="Allianz Neo" w:hAnsi="Allianz Neo" w:cs="Arial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bg-BG"/>
              </w:rPr>
              <w:t>1.1</w:t>
            </w:r>
            <w:r w:rsidR="00E47DB9">
              <w:rPr>
                <w:rFonts w:ascii="Calibri" w:hAnsi="Calibri" w:cs="Calibri"/>
                <w:sz w:val="24"/>
                <w:szCs w:val="24"/>
                <w:lang w:val="bg-BG"/>
              </w:rPr>
              <w:t xml:space="preserve">. </w:t>
            </w:r>
            <w:r w:rsidR="00265A2D" w:rsidRPr="00921AA2">
              <w:rPr>
                <w:rFonts w:ascii="Calibri" w:hAnsi="Calibri" w:cs="Calibri"/>
                <w:sz w:val="24"/>
                <w:szCs w:val="24"/>
                <w:lang w:val="bg-BG"/>
              </w:rPr>
              <w:t>Производител</w:t>
            </w:r>
            <w:r w:rsidR="00FC27FD" w:rsidRPr="00921AA2">
              <w:rPr>
                <w:rFonts w:ascii="Calibri" w:hAnsi="Calibri" w:cs="Calibri"/>
                <w:sz w:val="24"/>
                <w:szCs w:val="24"/>
                <w:lang w:val="bg-BG"/>
              </w:rPr>
              <w:t xml:space="preserve"> и модел</w:t>
            </w:r>
            <w:r w:rsidRPr="00921AA2">
              <w:rPr>
                <w:rFonts w:ascii="Calibri" w:hAnsi="Calibri" w:cs="Calibri"/>
                <w:sz w:val="24"/>
                <w:szCs w:val="24"/>
                <w:lang w:val="bg-BG"/>
              </w:rPr>
              <w:t>:</w:t>
            </w:r>
          </w:p>
        </w:tc>
        <w:tc>
          <w:tcPr>
            <w:tcW w:w="1985" w:type="dxa"/>
            <w:vAlign w:val="center"/>
          </w:tcPr>
          <w:p w14:paraId="45DFFF3C" w14:textId="49633982" w:rsidR="00265A2D" w:rsidRPr="00BD553A" w:rsidRDefault="00265A2D" w:rsidP="00BD553A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</w:t>
            </w:r>
            <w:r w:rsidR="006D61E2">
              <w:rPr>
                <w:rFonts w:ascii="Allianz Neo" w:hAnsi="Allianz Neo" w:cs="Arial"/>
                <w:sz w:val="24"/>
                <w:szCs w:val="24"/>
              </w:rPr>
              <w:t>....</w:t>
            </w:r>
            <w:r w:rsidRPr="00575C75">
              <w:rPr>
                <w:rFonts w:ascii="Allianz Neo" w:hAnsi="Allianz Neo" w:cs="Arial"/>
                <w:sz w:val="24"/>
                <w:szCs w:val="24"/>
              </w:rPr>
              <w:t>........</w:t>
            </w:r>
            <w:r w:rsidR="00BD553A">
              <w:rPr>
                <w:rFonts w:ascii="Allianz Neo" w:hAnsi="Allianz Neo" w:cs="Arial"/>
                <w:sz w:val="24"/>
                <w:szCs w:val="24"/>
              </w:rPr>
              <w:t xml:space="preserve"> </w:t>
            </w:r>
            <w:r w:rsidRPr="00575C75">
              <w:rPr>
                <w:rFonts w:ascii="Allianz Neo" w:hAnsi="Allianz Neo" w:cs="Arial"/>
                <w:sz w:val="24"/>
                <w:szCs w:val="24"/>
              </w:rPr>
              <w:t>EUR</w:t>
            </w:r>
          </w:p>
        </w:tc>
        <w:tc>
          <w:tcPr>
            <w:tcW w:w="2341" w:type="dxa"/>
            <w:vAlign w:val="center"/>
          </w:tcPr>
          <w:p w14:paraId="2A8E4E81" w14:textId="06572FF3" w:rsidR="00265A2D" w:rsidRPr="00BD553A" w:rsidRDefault="00265A2D" w:rsidP="00BD553A">
            <w:pPr>
              <w:jc w:val="center"/>
              <w:rPr>
                <w:rFonts w:ascii="Allianz Neo" w:hAnsi="Allianz Neo" w:cs="Arial"/>
                <w:sz w:val="24"/>
                <w:szCs w:val="24"/>
                <w:lang w:val="bg-BG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................................ EUR</w:t>
            </w:r>
          </w:p>
        </w:tc>
      </w:tr>
      <w:tr w:rsidR="00FC27FD" w:rsidRPr="00575C75" w14:paraId="1BF8A670" w14:textId="77777777" w:rsidTr="001176C7">
        <w:trPr>
          <w:cantSplit/>
          <w:trHeight w:val="477"/>
          <w:jc w:val="center"/>
        </w:trPr>
        <w:tc>
          <w:tcPr>
            <w:tcW w:w="9209" w:type="dxa"/>
            <w:vAlign w:val="center"/>
          </w:tcPr>
          <w:p w14:paraId="4B786062" w14:textId="00E98D0C" w:rsidR="00FC27FD" w:rsidRPr="00E47DB9" w:rsidRDefault="00E47DB9" w:rsidP="00E47DB9">
            <w:pPr>
              <w:rPr>
                <w:rFonts w:ascii="Calibri" w:hAnsi="Calibri" w:cs="Calibri"/>
                <w:sz w:val="24"/>
                <w:szCs w:val="24"/>
                <w:lang w:val="bg-BG"/>
              </w:rPr>
            </w:pPr>
            <w:r>
              <w:rPr>
                <w:rFonts w:ascii="Calibri" w:hAnsi="Calibri" w:cs="Calibri"/>
                <w:sz w:val="24"/>
                <w:szCs w:val="24"/>
                <w:lang w:val="bg-BG"/>
              </w:rPr>
              <w:t xml:space="preserve">1.2. </w:t>
            </w:r>
            <w:r w:rsidRPr="00921AA2">
              <w:rPr>
                <w:rFonts w:ascii="Calibri" w:hAnsi="Calibri" w:cs="Calibri"/>
                <w:sz w:val="24"/>
                <w:szCs w:val="24"/>
                <w:lang w:val="bg-BG"/>
              </w:rPr>
              <w:t>Производител и модел:</w:t>
            </w:r>
          </w:p>
        </w:tc>
        <w:tc>
          <w:tcPr>
            <w:tcW w:w="1985" w:type="dxa"/>
            <w:vAlign w:val="center"/>
          </w:tcPr>
          <w:p w14:paraId="64167ECB" w14:textId="787D2878" w:rsidR="00FC27FD" w:rsidRPr="00575C75" w:rsidRDefault="00E47DB9" w:rsidP="00BD553A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</w:t>
            </w:r>
            <w:r>
              <w:rPr>
                <w:rFonts w:ascii="Allianz Neo" w:hAnsi="Allianz Neo" w:cs="Arial"/>
                <w:sz w:val="24"/>
                <w:szCs w:val="24"/>
              </w:rPr>
              <w:t>....</w:t>
            </w:r>
            <w:r w:rsidRPr="00575C75">
              <w:rPr>
                <w:rFonts w:ascii="Allianz Neo" w:hAnsi="Allianz Neo" w:cs="Arial"/>
                <w:sz w:val="24"/>
                <w:szCs w:val="24"/>
              </w:rPr>
              <w:t>........</w:t>
            </w:r>
            <w:r>
              <w:rPr>
                <w:rFonts w:ascii="Allianz Neo" w:hAnsi="Allianz Neo" w:cs="Arial"/>
                <w:sz w:val="24"/>
                <w:szCs w:val="24"/>
              </w:rPr>
              <w:t xml:space="preserve"> </w:t>
            </w:r>
            <w:r w:rsidRPr="00575C75">
              <w:rPr>
                <w:rFonts w:ascii="Allianz Neo" w:hAnsi="Allianz Neo" w:cs="Arial"/>
                <w:sz w:val="24"/>
                <w:szCs w:val="24"/>
              </w:rPr>
              <w:t>EUR</w:t>
            </w:r>
          </w:p>
        </w:tc>
        <w:tc>
          <w:tcPr>
            <w:tcW w:w="2341" w:type="dxa"/>
            <w:vAlign w:val="center"/>
          </w:tcPr>
          <w:p w14:paraId="4E0B20DD" w14:textId="050B2C86" w:rsidR="00FC27FD" w:rsidRPr="00575C75" w:rsidRDefault="00E47DB9" w:rsidP="00BD553A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................................ EUR</w:t>
            </w:r>
          </w:p>
        </w:tc>
      </w:tr>
      <w:tr w:rsidR="00E47DB9" w:rsidRPr="00575C75" w14:paraId="017E104E" w14:textId="77777777" w:rsidTr="001176C7">
        <w:trPr>
          <w:cantSplit/>
          <w:trHeight w:val="477"/>
          <w:jc w:val="center"/>
        </w:trPr>
        <w:tc>
          <w:tcPr>
            <w:tcW w:w="9209" w:type="dxa"/>
            <w:vAlign w:val="center"/>
          </w:tcPr>
          <w:p w14:paraId="2D15DC99" w14:textId="64C85EC5" w:rsidR="00E47DB9" w:rsidRPr="00E47DB9" w:rsidRDefault="00E47DB9" w:rsidP="00E47DB9">
            <w:pPr>
              <w:rPr>
                <w:rFonts w:ascii="Calibri" w:hAnsi="Calibri" w:cs="Calibri"/>
                <w:sz w:val="24"/>
                <w:szCs w:val="24"/>
                <w:lang w:val="bg-BG"/>
              </w:rPr>
            </w:pPr>
            <w:r>
              <w:rPr>
                <w:rFonts w:ascii="Calibri" w:hAnsi="Calibri" w:cs="Calibri"/>
                <w:sz w:val="24"/>
                <w:szCs w:val="24"/>
                <w:lang w:val="bg-BG"/>
              </w:rPr>
              <w:t xml:space="preserve">1.3. </w:t>
            </w:r>
            <w:r w:rsidRPr="00921AA2">
              <w:rPr>
                <w:rFonts w:ascii="Calibri" w:hAnsi="Calibri" w:cs="Calibri"/>
                <w:sz w:val="24"/>
                <w:szCs w:val="24"/>
                <w:lang w:val="bg-BG"/>
              </w:rPr>
              <w:t>Производител и модел:</w:t>
            </w:r>
          </w:p>
        </w:tc>
        <w:tc>
          <w:tcPr>
            <w:tcW w:w="1985" w:type="dxa"/>
            <w:vAlign w:val="center"/>
          </w:tcPr>
          <w:p w14:paraId="3ABC9F1E" w14:textId="7486890A" w:rsidR="00E47DB9" w:rsidRPr="00575C75" w:rsidRDefault="00E47DB9" w:rsidP="00E47DB9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</w:t>
            </w:r>
            <w:r>
              <w:rPr>
                <w:rFonts w:ascii="Allianz Neo" w:hAnsi="Allianz Neo" w:cs="Arial"/>
                <w:sz w:val="24"/>
                <w:szCs w:val="24"/>
              </w:rPr>
              <w:t>....</w:t>
            </w:r>
            <w:r w:rsidRPr="00575C75">
              <w:rPr>
                <w:rFonts w:ascii="Allianz Neo" w:hAnsi="Allianz Neo" w:cs="Arial"/>
                <w:sz w:val="24"/>
                <w:szCs w:val="24"/>
              </w:rPr>
              <w:t>........</w:t>
            </w:r>
            <w:r>
              <w:rPr>
                <w:rFonts w:ascii="Allianz Neo" w:hAnsi="Allianz Neo" w:cs="Arial"/>
                <w:sz w:val="24"/>
                <w:szCs w:val="24"/>
              </w:rPr>
              <w:t xml:space="preserve"> </w:t>
            </w:r>
            <w:r w:rsidRPr="00575C75">
              <w:rPr>
                <w:rFonts w:ascii="Allianz Neo" w:hAnsi="Allianz Neo" w:cs="Arial"/>
                <w:sz w:val="24"/>
                <w:szCs w:val="24"/>
              </w:rPr>
              <w:t>EUR</w:t>
            </w:r>
          </w:p>
        </w:tc>
        <w:tc>
          <w:tcPr>
            <w:tcW w:w="2341" w:type="dxa"/>
            <w:vAlign w:val="center"/>
          </w:tcPr>
          <w:p w14:paraId="71310AF3" w14:textId="18B7CC2D" w:rsidR="00E47DB9" w:rsidRPr="00575C75" w:rsidRDefault="00E47DB9" w:rsidP="00E47DB9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................................ EUR</w:t>
            </w:r>
          </w:p>
        </w:tc>
      </w:tr>
      <w:tr w:rsidR="00E47DB9" w:rsidRPr="00D426E2" w14:paraId="5B7F3319" w14:textId="77777777" w:rsidTr="001176C7">
        <w:trPr>
          <w:cantSplit/>
          <w:trHeight w:val="477"/>
          <w:jc w:val="center"/>
        </w:trPr>
        <w:tc>
          <w:tcPr>
            <w:tcW w:w="13535" w:type="dxa"/>
            <w:gridSpan w:val="3"/>
            <w:vAlign w:val="center"/>
          </w:tcPr>
          <w:p w14:paraId="5AB1365B" w14:textId="2AFE1726" w:rsidR="00E47DB9" w:rsidRPr="00921AA2" w:rsidRDefault="00E47DB9" w:rsidP="00D01AED">
            <w:pPr>
              <w:pStyle w:val="ListParagraph"/>
              <w:numPr>
                <w:ilvl w:val="0"/>
                <w:numId w:val="39"/>
              </w:numPr>
              <w:rPr>
                <w:rFonts w:ascii="Allianz Neo" w:hAnsi="Allianz Neo" w:cs="Arial"/>
                <w:sz w:val="24"/>
                <w:szCs w:val="24"/>
                <w:lang w:val="ru-RU"/>
              </w:rPr>
            </w:pPr>
            <w:r w:rsidRPr="00D56C39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Цена за 100</w:t>
            </w:r>
            <w:r w:rsidR="00D01AED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 xml:space="preserve"> броя мобилни/преносими </w:t>
            </w:r>
            <w:r w:rsidRPr="00D56C39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ПОС</w:t>
            </w:r>
            <w:r w:rsidRPr="00D56C39">
              <w:rPr>
                <w:rFonts w:ascii="Allianz Neo" w:hAnsi="Allianz Neo" w:cs="Arial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D56C39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устройства</w:t>
            </w:r>
            <w:r w:rsidR="009D7C90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 xml:space="preserve"> (посочете моделите по-долу)</w:t>
            </w:r>
            <w:r w:rsidR="00D01AED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:</w:t>
            </w:r>
          </w:p>
        </w:tc>
      </w:tr>
      <w:tr w:rsidR="00D01AED" w:rsidRPr="00575C75" w14:paraId="2FC7DA63" w14:textId="77777777" w:rsidTr="001176C7">
        <w:trPr>
          <w:cantSplit/>
          <w:trHeight w:val="477"/>
          <w:jc w:val="center"/>
        </w:trPr>
        <w:tc>
          <w:tcPr>
            <w:tcW w:w="9209" w:type="dxa"/>
            <w:vAlign w:val="center"/>
          </w:tcPr>
          <w:p w14:paraId="659F3A59" w14:textId="0CE4DB8D" w:rsidR="00D01AED" w:rsidRPr="00D01AED" w:rsidRDefault="00D01AED" w:rsidP="00D01AED">
            <w:pPr>
              <w:rPr>
                <w:rFonts w:ascii="Allianz Neo" w:hAnsi="Allianz Neo" w:cs="Arial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bg-BG"/>
              </w:rPr>
              <w:t xml:space="preserve">2.1. </w:t>
            </w:r>
            <w:r w:rsidRPr="00921AA2">
              <w:rPr>
                <w:rFonts w:ascii="Calibri" w:hAnsi="Calibri" w:cs="Calibri"/>
                <w:sz w:val="24"/>
                <w:szCs w:val="24"/>
                <w:lang w:val="bg-BG"/>
              </w:rPr>
              <w:t>Производител и модел:</w:t>
            </w:r>
          </w:p>
        </w:tc>
        <w:tc>
          <w:tcPr>
            <w:tcW w:w="1985" w:type="dxa"/>
            <w:vAlign w:val="center"/>
          </w:tcPr>
          <w:p w14:paraId="288E5B46" w14:textId="5E5E84F7" w:rsidR="00D01AED" w:rsidRPr="00BD553A" w:rsidRDefault="00D01AED" w:rsidP="00D01AED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</w:t>
            </w:r>
            <w:r>
              <w:rPr>
                <w:rFonts w:ascii="Allianz Neo" w:hAnsi="Allianz Neo" w:cs="Arial"/>
                <w:sz w:val="24"/>
                <w:szCs w:val="24"/>
              </w:rPr>
              <w:t>....</w:t>
            </w:r>
            <w:r w:rsidRPr="00575C75">
              <w:rPr>
                <w:rFonts w:ascii="Allianz Neo" w:hAnsi="Allianz Neo" w:cs="Arial"/>
                <w:sz w:val="24"/>
                <w:szCs w:val="24"/>
              </w:rPr>
              <w:t>.....</w:t>
            </w:r>
            <w:r>
              <w:rPr>
                <w:rFonts w:ascii="Allianz Neo" w:hAnsi="Allianz Neo" w:cs="Arial"/>
                <w:sz w:val="24"/>
                <w:szCs w:val="24"/>
              </w:rPr>
              <w:t xml:space="preserve"> </w:t>
            </w:r>
            <w:r w:rsidRPr="00575C75">
              <w:rPr>
                <w:rFonts w:ascii="Allianz Neo" w:hAnsi="Allianz Neo" w:cs="Arial"/>
                <w:sz w:val="24"/>
                <w:szCs w:val="24"/>
              </w:rPr>
              <w:t>EUR</w:t>
            </w:r>
          </w:p>
        </w:tc>
        <w:tc>
          <w:tcPr>
            <w:tcW w:w="2341" w:type="dxa"/>
            <w:vAlign w:val="center"/>
          </w:tcPr>
          <w:p w14:paraId="3D598ECB" w14:textId="31421918" w:rsidR="00D01AED" w:rsidRPr="00BD553A" w:rsidRDefault="00D01AED" w:rsidP="00D01AED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................................ EUR</w:t>
            </w:r>
          </w:p>
        </w:tc>
      </w:tr>
      <w:tr w:rsidR="00D01AED" w:rsidRPr="00575C75" w14:paraId="2E34385F" w14:textId="77777777" w:rsidTr="001176C7">
        <w:trPr>
          <w:cantSplit/>
          <w:trHeight w:val="477"/>
          <w:jc w:val="center"/>
        </w:trPr>
        <w:tc>
          <w:tcPr>
            <w:tcW w:w="9209" w:type="dxa"/>
            <w:vAlign w:val="center"/>
          </w:tcPr>
          <w:p w14:paraId="2111DD3C" w14:textId="7D9EE9E5" w:rsidR="00D01AED" w:rsidRPr="00D01AED" w:rsidRDefault="00D01AED" w:rsidP="00D01AED">
            <w:pPr>
              <w:rPr>
                <w:rFonts w:ascii="Allianz Neo" w:hAnsi="Allianz Neo" w:cs="Arial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bg-BG"/>
              </w:rPr>
              <w:t xml:space="preserve">2.2. </w:t>
            </w:r>
            <w:r w:rsidRPr="00921AA2">
              <w:rPr>
                <w:rFonts w:ascii="Calibri" w:hAnsi="Calibri" w:cs="Calibri"/>
                <w:sz w:val="24"/>
                <w:szCs w:val="24"/>
                <w:lang w:val="bg-BG"/>
              </w:rPr>
              <w:t>Производител и модел:</w:t>
            </w:r>
          </w:p>
        </w:tc>
        <w:tc>
          <w:tcPr>
            <w:tcW w:w="1985" w:type="dxa"/>
            <w:vAlign w:val="center"/>
          </w:tcPr>
          <w:p w14:paraId="45611566" w14:textId="247DE2EA" w:rsidR="00D01AED" w:rsidRPr="00BD553A" w:rsidRDefault="00D01AED" w:rsidP="00D01AED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 EUR</w:t>
            </w:r>
          </w:p>
        </w:tc>
        <w:tc>
          <w:tcPr>
            <w:tcW w:w="2341" w:type="dxa"/>
            <w:vAlign w:val="center"/>
          </w:tcPr>
          <w:p w14:paraId="6F8A7841" w14:textId="7ADDAA8B" w:rsidR="00D01AED" w:rsidRPr="006D61E2" w:rsidRDefault="00D01AED" w:rsidP="00D01AED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................................ EUR</w:t>
            </w:r>
          </w:p>
        </w:tc>
      </w:tr>
      <w:tr w:rsidR="00D01AED" w:rsidRPr="00575C75" w14:paraId="6027DC00" w14:textId="77777777" w:rsidTr="001176C7">
        <w:trPr>
          <w:cantSplit/>
          <w:trHeight w:val="477"/>
          <w:jc w:val="center"/>
        </w:trPr>
        <w:tc>
          <w:tcPr>
            <w:tcW w:w="9209" w:type="dxa"/>
            <w:vAlign w:val="center"/>
          </w:tcPr>
          <w:p w14:paraId="24635793" w14:textId="69E06E55" w:rsidR="00D01AED" w:rsidRPr="00D01AED" w:rsidRDefault="00D01AED" w:rsidP="00D01AED">
            <w:pPr>
              <w:rPr>
                <w:rFonts w:asciiTheme="minorHAnsi" w:hAnsiTheme="minorHAnsi" w:cs="Arial"/>
                <w:sz w:val="24"/>
                <w:szCs w:val="24"/>
                <w:lang w:val="bg-BG"/>
              </w:rPr>
            </w:pPr>
            <w:r>
              <w:rPr>
                <w:rFonts w:ascii="Calibri" w:hAnsi="Calibri" w:cs="Calibri"/>
                <w:sz w:val="24"/>
                <w:szCs w:val="24"/>
                <w:lang w:val="bg-BG"/>
              </w:rPr>
              <w:t xml:space="preserve">2.3. </w:t>
            </w:r>
            <w:r w:rsidRPr="00921AA2">
              <w:rPr>
                <w:rFonts w:ascii="Calibri" w:hAnsi="Calibri" w:cs="Calibri"/>
                <w:sz w:val="24"/>
                <w:szCs w:val="24"/>
                <w:lang w:val="bg-BG"/>
              </w:rPr>
              <w:t>Производител и модел:</w:t>
            </w:r>
          </w:p>
        </w:tc>
        <w:tc>
          <w:tcPr>
            <w:tcW w:w="1985" w:type="dxa"/>
            <w:vAlign w:val="center"/>
          </w:tcPr>
          <w:p w14:paraId="12236BAF" w14:textId="0C76F797" w:rsidR="00D01AED" w:rsidRPr="006D61E2" w:rsidRDefault="00D01AED" w:rsidP="00D01AED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 EUR</w:t>
            </w:r>
          </w:p>
        </w:tc>
        <w:tc>
          <w:tcPr>
            <w:tcW w:w="2341" w:type="dxa"/>
            <w:vAlign w:val="center"/>
          </w:tcPr>
          <w:p w14:paraId="7BE375B7" w14:textId="24E48B9C" w:rsidR="00D01AED" w:rsidRPr="006D61E2" w:rsidRDefault="00D01AED" w:rsidP="00D01AED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................................ EUR</w:t>
            </w:r>
          </w:p>
        </w:tc>
      </w:tr>
      <w:tr w:rsidR="00D01AED" w:rsidRPr="00D426E2" w14:paraId="3E595559" w14:textId="77777777" w:rsidTr="001176C7">
        <w:trPr>
          <w:cantSplit/>
          <w:trHeight w:val="477"/>
          <w:jc w:val="center"/>
        </w:trPr>
        <w:tc>
          <w:tcPr>
            <w:tcW w:w="13535" w:type="dxa"/>
            <w:gridSpan w:val="3"/>
            <w:vAlign w:val="center"/>
          </w:tcPr>
          <w:p w14:paraId="268102E8" w14:textId="73E64F31" w:rsidR="00D01AED" w:rsidRPr="00D56C39" w:rsidRDefault="00D01AED" w:rsidP="00D01AED">
            <w:pPr>
              <w:pStyle w:val="ListParagraph"/>
              <w:numPr>
                <w:ilvl w:val="0"/>
                <w:numId w:val="39"/>
              </w:numPr>
              <w:rPr>
                <w:rFonts w:asciiTheme="minorHAnsi" w:hAnsiTheme="minorHAnsi" w:cs="Arial"/>
                <w:sz w:val="24"/>
                <w:szCs w:val="24"/>
                <w:lang w:val="bg-BG"/>
              </w:rPr>
            </w:pPr>
            <w:r w:rsidRPr="00D56C39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Цена за 100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 xml:space="preserve"> броя ПИН ПАД </w:t>
            </w:r>
            <w:r w:rsidRPr="00D56C39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устройства</w:t>
            </w:r>
            <w:r w:rsidR="009D7C90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 xml:space="preserve"> (посочете моделите по-долу)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:</w:t>
            </w:r>
          </w:p>
        </w:tc>
      </w:tr>
      <w:tr w:rsidR="00D01AED" w:rsidRPr="00575C75" w14:paraId="7FDA985A" w14:textId="77777777" w:rsidTr="001176C7">
        <w:trPr>
          <w:cantSplit/>
          <w:trHeight w:val="477"/>
          <w:jc w:val="center"/>
        </w:trPr>
        <w:tc>
          <w:tcPr>
            <w:tcW w:w="9209" w:type="dxa"/>
            <w:vAlign w:val="center"/>
          </w:tcPr>
          <w:p w14:paraId="042C13B9" w14:textId="37FCD809" w:rsidR="00D01AED" w:rsidRPr="00D01AED" w:rsidRDefault="00D01AED" w:rsidP="00D01AED">
            <w:pPr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Calibri" w:hAnsi="Calibri" w:cs="Calibri"/>
                <w:sz w:val="24"/>
                <w:szCs w:val="24"/>
                <w:lang w:val="bg-BG"/>
              </w:rPr>
              <w:t xml:space="preserve">3.1. </w:t>
            </w:r>
            <w:r w:rsidRPr="00921AA2">
              <w:rPr>
                <w:rFonts w:ascii="Calibri" w:hAnsi="Calibri" w:cs="Calibri"/>
                <w:sz w:val="24"/>
                <w:szCs w:val="24"/>
                <w:lang w:val="bg-BG"/>
              </w:rPr>
              <w:t>Производител и модел:</w:t>
            </w:r>
          </w:p>
        </w:tc>
        <w:tc>
          <w:tcPr>
            <w:tcW w:w="1985" w:type="dxa"/>
            <w:vAlign w:val="center"/>
          </w:tcPr>
          <w:p w14:paraId="29FD5243" w14:textId="699216B4" w:rsidR="00D01AED" w:rsidRPr="00575C75" w:rsidRDefault="00D01AED" w:rsidP="00D01AED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 EUR</w:t>
            </w:r>
          </w:p>
        </w:tc>
        <w:tc>
          <w:tcPr>
            <w:tcW w:w="2341" w:type="dxa"/>
            <w:vAlign w:val="center"/>
          </w:tcPr>
          <w:p w14:paraId="764994B3" w14:textId="56C37A58" w:rsidR="00D01AED" w:rsidRPr="00575C75" w:rsidRDefault="00D01AED" w:rsidP="00D01AED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................................ EUR</w:t>
            </w:r>
          </w:p>
        </w:tc>
      </w:tr>
      <w:tr w:rsidR="00D01AED" w:rsidRPr="001E1F8C" w14:paraId="1337101C" w14:textId="77777777" w:rsidTr="001176C7">
        <w:trPr>
          <w:cantSplit/>
          <w:trHeight w:val="477"/>
          <w:jc w:val="center"/>
        </w:trPr>
        <w:tc>
          <w:tcPr>
            <w:tcW w:w="9209" w:type="dxa"/>
            <w:vAlign w:val="center"/>
          </w:tcPr>
          <w:p w14:paraId="6957C7BC" w14:textId="77D70C07" w:rsidR="00D01AED" w:rsidRPr="00D01AED" w:rsidRDefault="00D01AED" w:rsidP="00D01AED">
            <w:pPr>
              <w:jc w:val="both"/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</w:pPr>
            <w:r w:rsidRPr="00D01AED">
              <w:rPr>
                <w:rFonts w:ascii="Calibri" w:hAnsi="Calibri" w:cs="Calibri"/>
                <w:sz w:val="24"/>
                <w:szCs w:val="24"/>
                <w:lang w:val="bg-BG"/>
              </w:rPr>
              <w:t>3.1. Производител и модел:</w:t>
            </w:r>
          </w:p>
        </w:tc>
        <w:tc>
          <w:tcPr>
            <w:tcW w:w="1985" w:type="dxa"/>
            <w:vAlign w:val="center"/>
          </w:tcPr>
          <w:p w14:paraId="679670D4" w14:textId="4B050165" w:rsidR="00D01AED" w:rsidRPr="00575C75" w:rsidRDefault="00D01AED" w:rsidP="00D01AED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 EUR</w:t>
            </w:r>
          </w:p>
        </w:tc>
        <w:tc>
          <w:tcPr>
            <w:tcW w:w="2341" w:type="dxa"/>
            <w:vAlign w:val="center"/>
          </w:tcPr>
          <w:p w14:paraId="117366AF" w14:textId="6ECCB5E9" w:rsidR="00D01AED" w:rsidRPr="00575C75" w:rsidRDefault="00D01AED" w:rsidP="00D01AED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................................ EUR</w:t>
            </w:r>
          </w:p>
        </w:tc>
      </w:tr>
      <w:tr w:rsidR="00D01AED" w:rsidRPr="001E1F8C" w14:paraId="23337661" w14:textId="77777777" w:rsidTr="001176C7">
        <w:trPr>
          <w:cantSplit/>
          <w:trHeight w:val="477"/>
          <w:jc w:val="center"/>
        </w:trPr>
        <w:tc>
          <w:tcPr>
            <w:tcW w:w="9209" w:type="dxa"/>
            <w:vAlign w:val="center"/>
          </w:tcPr>
          <w:p w14:paraId="710B4BB0" w14:textId="31ACDA91" w:rsidR="00D01AED" w:rsidRPr="005D5FD8" w:rsidRDefault="008C58C9" w:rsidP="00D01AED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</w:pPr>
            <w:r w:rsidRPr="005D5FD8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Т</w:t>
            </w:r>
            <w:r w:rsidR="00D01AED" w:rsidRPr="005D5FD8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 xml:space="preserve">акса за мониторинг и управление на </w:t>
            </w:r>
            <w:r w:rsidR="00D01AED" w:rsidRPr="00CF6552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ПОС</w:t>
            </w:r>
            <w:r w:rsidR="005D5FD8" w:rsidRPr="00CF6552">
              <w:rPr>
                <w:rFonts w:ascii="Calibri" w:hAnsi="Calibri" w:cs="Calibri"/>
                <w:sz w:val="24"/>
                <w:szCs w:val="24"/>
                <w:lang w:val="bg-BG"/>
              </w:rPr>
              <w:t xml:space="preserve"> </w:t>
            </w:r>
            <w:r w:rsidR="00CF6552" w:rsidRPr="00CF6552">
              <w:rPr>
                <w:rFonts w:ascii="Calibri" w:hAnsi="Calibri" w:cs="Calibri"/>
                <w:sz w:val="24"/>
                <w:szCs w:val="24"/>
                <w:lang w:val="bg-BG"/>
              </w:rPr>
              <w:t>(</w:t>
            </w:r>
            <w:r w:rsidR="00D01AED" w:rsidRPr="00CF6552">
              <w:rPr>
                <w:rFonts w:ascii="Calibri" w:hAnsi="Calibri" w:cs="Calibri"/>
                <w:sz w:val="24"/>
                <w:szCs w:val="24"/>
                <w:lang w:val="bg-BG"/>
              </w:rPr>
              <w:t>при наличие на такава</w:t>
            </w:r>
            <w:r w:rsidR="00CF6552" w:rsidRPr="00CF6552">
              <w:rPr>
                <w:rFonts w:ascii="Calibri" w:hAnsi="Calibri" w:cs="Calibri"/>
                <w:sz w:val="24"/>
                <w:szCs w:val="24"/>
                <w:lang w:val="bg-BG"/>
              </w:rPr>
              <w:t>)</w:t>
            </w:r>
            <w:r w:rsidR="0020658B" w:rsidRPr="00CF6552">
              <w:rPr>
                <w:rFonts w:ascii="Calibri" w:hAnsi="Calibri" w:cs="Calibri"/>
                <w:sz w:val="24"/>
                <w:szCs w:val="24"/>
                <w:lang w:val="bg-BG"/>
              </w:rPr>
              <w:t>, като следва да се посочи и на каква база се начислява</w:t>
            </w:r>
            <w:r w:rsidR="00C362DC" w:rsidRPr="00CF6552">
              <w:rPr>
                <w:rFonts w:ascii="Calibri" w:hAnsi="Calibri" w:cs="Calibri"/>
                <w:sz w:val="24"/>
                <w:szCs w:val="24"/>
                <w:lang w:val="bg-BG"/>
              </w:rPr>
              <w:t xml:space="preserve"> – месечна, годишна, </w:t>
            </w:r>
            <w:r w:rsidR="00DD3FF2" w:rsidRPr="00CF6552">
              <w:rPr>
                <w:rFonts w:ascii="Calibri" w:hAnsi="Calibri" w:cs="Calibri"/>
                <w:sz w:val="24"/>
                <w:szCs w:val="24"/>
                <w:lang w:val="bg-BG"/>
              </w:rPr>
              <w:t>на устройство и т.н.</w:t>
            </w:r>
          </w:p>
        </w:tc>
        <w:tc>
          <w:tcPr>
            <w:tcW w:w="4326" w:type="dxa"/>
            <w:gridSpan w:val="2"/>
            <w:vAlign w:val="center"/>
          </w:tcPr>
          <w:p w14:paraId="5BFA0F8D" w14:textId="58C827A6" w:rsidR="00D01AED" w:rsidRPr="001E1F8C" w:rsidRDefault="00D01AED" w:rsidP="00D01AED">
            <w:pPr>
              <w:jc w:val="center"/>
              <w:rPr>
                <w:rFonts w:ascii="Allianz Neo" w:hAnsi="Allianz Neo" w:cs="Arial"/>
                <w:sz w:val="24"/>
                <w:szCs w:val="24"/>
                <w:lang w:val="ru-RU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................................ EUR</w:t>
            </w:r>
          </w:p>
        </w:tc>
      </w:tr>
    </w:tbl>
    <w:p w14:paraId="715076A8" w14:textId="77777777" w:rsidR="00C50E64" w:rsidRDefault="00C50E64" w:rsidP="00C50E64">
      <w:pPr>
        <w:jc w:val="both"/>
        <w:rPr>
          <w:rFonts w:ascii="Allianz Neo" w:hAnsi="Allianz Neo" w:cs="Arial"/>
          <w:sz w:val="24"/>
          <w:szCs w:val="24"/>
          <w:lang w:val="ru-RU"/>
        </w:rPr>
      </w:pPr>
    </w:p>
    <w:p w14:paraId="354D002A" w14:textId="77777777" w:rsidR="009E6295" w:rsidRDefault="009E6295" w:rsidP="00C50E64">
      <w:pPr>
        <w:jc w:val="both"/>
        <w:rPr>
          <w:rFonts w:ascii="Allianz Neo" w:hAnsi="Allianz Neo" w:cs="Arial"/>
          <w:sz w:val="24"/>
          <w:szCs w:val="24"/>
        </w:rPr>
      </w:pPr>
    </w:p>
    <w:p w14:paraId="7A168AC1" w14:textId="77777777" w:rsidR="00295768" w:rsidRDefault="00295768" w:rsidP="00C50E64">
      <w:pPr>
        <w:jc w:val="both"/>
        <w:rPr>
          <w:rFonts w:ascii="Allianz Neo" w:hAnsi="Allianz Neo" w:cs="Arial"/>
          <w:sz w:val="24"/>
          <w:szCs w:val="24"/>
        </w:rPr>
      </w:pPr>
    </w:p>
    <w:p w14:paraId="290C9E72" w14:textId="77777777" w:rsidR="00295768" w:rsidRDefault="00295768" w:rsidP="00C50E64">
      <w:pPr>
        <w:jc w:val="both"/>
        <w:rPr>
          <w:rFonts w:ascii="Allianz Neo" w:hAnsi="Allianz Neo" w:cs="Arial"/>
          <w:sz w:val="24"/>
          <w:szCs w:val="24"/>
        </w:rPr>
      </w:pPr>
    </w:p>
    <w:p w14:paraId="525DA309" w14:textId="77777777" w:rsidR="00295768" w:rsidRDefault="00295768" w:rsidP="00C50E64">
      <w:pPr>
        <w:jc w:val="both"/>
        <w:rPr>
          <w:rFonts w:ascii="Allianz Neo" w:hAnsi="Allianz Neo" w:cs="Arial"/>
          <w:sz w:val="24"/>
          <w:szCs w:val="24"/>
        </w:rPr>
      </w:pPr>
    </w:p>
    <w:p w14:paraId="7F31FE19" w14:textId="77777777" w:rsidR="00295768" w:rsidRDefault="00295768" w:rsidP="00C50E64">
      <w:pPr>
        <w:jc w:val="both"/>
        <w:rPr>
          <w:rFonts w:ascii="Allianz Neo" w:hAnsi="Allianz Neo" w:cs="Arial"/>
          <w:sz w:val="24"/>
          <w:szCs w:val="24"/>
        </w:rPr>
      </w:pPr>
    </w:p>
    <w:tbl>
      <w:tblPr>
        <w:tblW w:w="13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9"/>
        <w:gridCol w:w="1985"/>
        <w:gridCol w:w="2341"/>
      </w:tblGrid>
      <w:tr w:rsidR="00295768" w:rsidRPr="00D426E2" w14:paraId="4B1C6E1E" w14:textId="77777777" w:rsidTr="00AC13E3">
        <w:trPr>
          <w:cantSplit/>
          <w:trHeight w:val="477"/>
          <w:jc w:val="center"/>
        </w:trPr>
        <w:tc>
          <w:tcPr>
            <w:tcW w:w="9209" w:type="dxa"/>
            <w:shd w:val="clear" w:color="auto" w:fill="C6D9F1" w:themeFill="text2" w:themeFillTint="33"/>
            <w:vAlign w:val="center"/>
          </w:tcPr>
          <w:p w14:paraId="5B2D7015" w14:textId="3B37CBE4" w:rsidR="00295768" w:rsidRPr="002C5B00" w:rsidRDefault="00295768" w:rsidP="00C40CC5">
            <w:pPr>
              <w:jc w:val="center"/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</w:pP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lastRenderedPageBreak/>
              <w:t>Ценово</w:t>
            </w:r>
            <w:r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 xml:space="preserve">предложение за ПОС устройства с </w:t>
            </w:r>
            <w:r w:rsidR="00CF6552">
              <w:rPr>
                <w:rFonts w:ascii="Calibri" w:hAnsi="Calibri" w:cs="Calibri"/>
                <w:b/>
                <w:bCs/>
                <w:color w:val="EE0000"/>
                <w:sz w:val="24"/>
                <w:szCs w:val="24"/>
              </w:rPr>
              <w:t>ANDROID</w:t>
            </w:r>
            <w:r w:rsidR="00CF6552"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операционна система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14:paraId="7931AA39" w14:textId="77777777" w:rsidR="00295768" w:rsidRPr="002C5B00" w:rsidRDefault="00295768" w:rsidP="00C40CC5">
            <w:pPr>
              <w:jc w:val="center"/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</w:pP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Цена</w:t>
            </w:r>
            <w:r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за</w:t>
            </w:r>
            <w:r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1 </w:t>
            </w: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2341" w:type="dxa"/>
            <w:shd w:val="clear" w:color="auto" w:fill="C6D9F1" w:themeFill="text2" w:themeFillTint="33"/>
            <w:vAlign w:val="center"/>
          </w:tcPr>
          <w:p w14:paraId="015C4053" w14:textId="77777777" w:rsidR="00295768" w:rsidRPr="002C5B00" w:rsidRDefault="00295768" w:rsidP="00C40CC5">
            <w:pPr>
              <w:jc w:val="center"/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</w:pP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Обща</w:t>
            </w:r>
            <w:r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сума</w:t>
            </w:r>
            <w:r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за</w:t>
            </w:r>
            <w:r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цялото</w:t>
            </w:r>
            <w:r w:rsidRPr="002C5B00"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  <w:t xml:space="preserve"> </w:t>
            </w: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количество</w:t>
            </w:r>
          </w:p>
        </w:tc>
      </w:tr>
      <w:tr w:rsidR="0052552A" w:rsidRPr="0052552A" w14:paraId="43427D12" w14:textId="77777777" w:rsidTr="00AC13E3">
        <w:trPr>
          <w:cantSplit/>
          <w:trHeight w:val="477"/>
          <w:jc w:val="center"/>
        </w:trPr>
        <w:tc>
          <w:tcPr>
            <w:tcW w:w="13535" w:type="dxa"/>
            <w:gridSpan w:val="3"/>
            <w:vAlign w:val="center"/>
          </w:tcPr>
          <w:p w14:paraId="74B79E58" w14:textId="2DE0ADCC" w:rsidR="0052552A" w:rsidRPr="00575C75" w:rsidRDefault="0052552A" w:rsidP="00C40CC5">
            <w:pPr>
              <w:rPr>
                <w:rFonts w:ascii="Allianz Neo" w:hAnsi="Allianz Neo" w:cs="Arial"/>
                <w:sz w:val="24"/>
                <w:szCs w:val="24"/>
                <w:lang w:val="ru-RU"/>
              </w:rPr>
            </w:pPr>
            <w:r w:rsidRPr="00575C75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К</w:t>
            </w:r>
            <w:r w:rsidRPr="00575C75">
              <w:rPr>
                <w:rFonts w:ascii="Calibri" w:hAnsi="Calibri" w:cs="Calibri"/>
                <w:b/>
                <w:bCs/>
                <w:sz w:val="24"/>
                <w:szCs w:val="24"/>
                <w:lang w:val="ru-RU"/>
              </w:rPr>
              <w:t>райна</w:t>
            </w:r>
            <w:r w:rsidRPr="00575C75">
              <w:rPr>
                <w:rFonts w:ascii="Allianz Neo" w:hAnsi="Allianz Neo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575C75">
              <w:rPr>
                <w:rFonts w:ascii="Calibri" w:hAnsi="Calibri" w:cs="Calibri"/>
                <w:b/>
                <w:bCs/>
                <w:sz w:val="24"/>
                <w:szCs w:val="24"/>
                <w:lang w:val="ru-RU"/>
              </w:rPr>
              <w:t>цена</w:t>
            </w:r>
            <w:r w:rsidRPr="00575C75">
              <w:rPr>
                <w:rFonts w:ascii="Allianz Neo" w:hAnsi="Allianz Neo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575C75">
              <w:rPr>
                <w:rFonts w:ascii="Calibri" w:hAnsi="Calibri" w:cs="Calibri"/>
                <w:b/>
                <w:bCs/>
                <w:sz w:val="24"/>
                <w:szCs w:val="24"/>
                <w:lang w:val="ru-RU"/>
              </w:rPr>
              <w:t>в</w:t>
            </w:r>
            <w:r w:rsidRPr="00575C75">
              <w:rPr>
                <w:rFonts w:ascii="Allianz Neo" w:hAnsi="Allianz Neo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575C75">
              <w:rPr>
                <w:rFonts w:ascii="Allianz Neo" w:hAnsi="Allianz Neo" w:cs="Arial"/>
                <w:b/>
                <w:bCs/>
                <w:sz w:val="24"/>
                <w:szCs w:val="24"/>
              </w:rPr>
              <w:t>EUR</w:t>
            </w:r>
            <w:r w:rsidRPr="00575C75">
              <w:rPr>
                <w:rFonts w:ascii="Allianz Neo" w:hAnsi="Allianz Neo" w:cs="Arial"/>
                <w:sz w:val="24"/>
                <w:szCs w:val="24"/>
                <w:lang w:val="ru-RU"/>
              </w:rPr>
              <w:t xml:space="preserve"> </w:t>
            </w:r>
            <w:r w:rsidRPr="00575C75">
              <w:rPr>
                <w:rFonts w:ascii="Calibri" w:hAnsi="Calibri" w:cs="Calibri"/>
                <w:b/>
                <w:bCs/>
                <w:sz w:val="24"/>
                <w:szCs w:val="24"/>
                <w:lang w:val="ru-RU"/>
              </w:rPr>
              <w:t>с</w:t>
            </w:r>
            <w:r w:rsidRPr="00575C75">
              <w:rPr>
                <w:rFonts w:ascii="Allianz Neo" w:hAnsi="Allianz Neo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575C75">
              <w:rPr>
                <w:rFonts w:ascii="Calibri" w:hAnsi="Calibri" w:cs="Calibri"/>
                <w:b/>
                <w:bCs/>
                <w:sz w:val="24"/>
                <w:szCs w:val="24"/>
                <w:lang w:val="ru-RU"/>
              </w:rPr>
              <w:t>включено</w:t>
            </w:r>
            <w:r w:rsidRPr="00575C75">
              <w:rPr>
                <w:rFonts w:ascii="Allianz Neo" w:hAnsi="Allianz Neo" w:cs="Arial"/>
                <w:b/>
                <w:bCs/>
                <w:sz w:val="24"/>
                <w:szCs w:val="24"/>
                <w:lang w:val="ru-RU"/>
              </w:rPr>
              <w:t xml:space="preserve">:  </w:t>
            </w:r>
            <w:r w:rsidRPr="00575C75">
              <w:rPr>
                <w:rFonts w:ascii="Calibri" w:hAnsi="Calibri" w:cs="Calibri"/>
                <w:sz w:val="24"/>
                <w:szCs w:val="24"/>
                <w:lang w:val="ru-RU"/>
              </w:rPr>
              <w:t>ДДС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,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мита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,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транспортни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и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логистични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разходи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до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офис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на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банката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в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гр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.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София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 xml:space="preserve"> </w:t>
            </w:r>
            <w:r w:rsidRPr="00575C75">
              <w:rPr>
                <w:rFonts w:ascii="Calibri" w:hAnsi="Calibri" w:cs="Calibri"/>
                <w:sz w:val="24"/>
                <w:szCs w:val="24"/>
                <w:lang w:val="bg-BG"/>
              </w:rPr>
              <w:t>за</w:t>
            </w:r>
            <w:r w:rsidRPr="00575C75">
              <w:rPr>
                <w:rFonts w:ascii="Allianz Neo" w:hAnsi="Allianz Neo" w:cs="Arial"/>
                <w:sz w:val="24"/>
                <w:szCs w:val="24"/>
                <w:lang w:val="bg-BG"/>
              </w:rPr>
              <w:t>:</w:t>
            </w:r>
          </w:p>
        </w:tc>
      </w:tr>
      <w:tr w:rsidR="00295768" w:rsidRPr="00D426E2" w14:paraId="66AA600C" w14:textId="77777777" w:rsidTr="00AC13E3">
        <w:trPr>
          <w:cantSplit/>
          <w:trHeight w:val="477"/>
          <w:jc w:val="center"/>
        </w:trPr>
        <w:tc>
          <w:tcPr>
            <w:tcW w:w="13535" w:type="dxa"/>
            <w:gridSpan w:val="3"/>
            <w:vAlign w:val="center"/>
          </w:tcPr>
          <w:p w14:paraId="68C4F2FA" w14:textId="77777777" w:rsidR="00295768" w:rsidRPr="00921AA2" w:rsidRDefault="00295768" w:rsidP="005D5FD8">
            <w:pPr>
              <w:pStyle w:val="ListParagraph"/>
              <w:numPr>
                <w:ilvl w:val="0"/>
                <w:numId w:val="41"/>
              </w:numPr>
              <w:rPr>
                <w:rFonts w:ascii="Allianz Neo" w:hAnsi="Allianz Neo" w:cs="Arial"/>
                <w:b/>
                <w:bCs/>
                <w:sz w:val="24"/>
                <w:szCs w:val="24"/>
                <w:lang w:val="ru-RU"/>
              </w:rPr>
            </w:pPr>
            <w:r w:rsidRPr="00283F3B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Цена за 300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 xml:space="preserve"> броя</w:t>
            </w:r>
            <w:r w:rsidRPr="00283F3B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 xml:space="preserve"> настолни</w:t>
            </w:r>
            <w:r w:rsidRPr="00283F3B">
              <w:rPr>
                <w:rFonts w:ascii="Allianz Neo" w:hAnsi="Allianz Neo" w:cs="Arial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283F3B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ПОС</w:t>
            </w:r>
            <w:r w:rsidRPr="00283F3B">
              <w:rPr>
                <w:rFonts w:ascii="Allianz Neo" w:hAnsi="Allianz Neo" w:cs="Arial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283F3B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устройства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:</w:t>
            </w:r>
          </w:p>
        </w:tc>
      </w:tr>
      <w:tr w:rsidR="00295768" w:rsidRPr="00575C75" w14:paraId="5C0BFECC" w14:textId="77777777" w:rsidTr="00AC13E3">
        <w:trPr>
          <w:cantSplit/>
          <w:trHeight w:val="477"/>
          <w:jc w:val="center"/>
        </w:trPr>
        <w:tc>
          <w:tcPr>
            <w:tcW w:w="9209" w:type="dxa"/>
            <w:vAlign w:val="center"/>
          </w:tcPr>
          <w:p w14:paraId="31339689" w14:textId="77777777" w:rsidR="00295768" w:rsidRPr="00921AA2" w:rsidRDefault="00295768" w:rsidP="00C40CC5">
            <w:pPr>
              <w:rPr>
                <w:rFonts w:ascii="Allianz Neo" w:hAnsi="Allianz Neo" w:cs="Arial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bg-BG"/>
              </w:rPr>
              <w:t xml:space="preserve">1.1. </w:t>
            </w:r>
            <w:r w:rsidRPr="00921AA2">
              <w:rPr>
                <w:rFonts w:ascii="Calibri" w:hAnsi="Calibri" w:cs="Calibri"/>
                <w:sz w:val="24"/>
                <w:szCs w:val="24"/>
                <w:lang w:val="bg-BG"/>
              </w:rPr>
              <w:t>Производител и модел:</w:t>
            </w:r>
          </w:p>
        </w:tc>
        <w:tc>
          <w:tcPr>
            <w:tcW w:w="1985" w:type="dxa"/>
            <w:vAlign w:val="center"/>
          </w:tcPr>
          <w:p w14:paraId="2322C802" w14:textId="77777777" w:rsidR="00295768" w:rsidRPr="00BD553A" w:rsidRDefault="00295768" w:rsidP="00C40CC5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</w:t>
            </w:r>
            <w:r>
              <w:rPr>
                <w:rFonts w:ascii="Allianz Neo" w:hAnsi="Allianz Neo" w:cs="Arial"/>
                <w:sz w:val="24"/>
                <w:szCs w:val="24"/>
              </w:rPr>
              <w:t>....</w:t>
            </w:r>
            <w:r w:rsidRPr="00575C75">
              <w:rPr>
                <w:rFonts w:ascii="Allianz Neo" w:hAnsi="Allianz Neo" w:cs="Arial"/>
                <w:sz w:val="24"/>
                <w:szCs w:val="24"/>
              </w:rPr>
              <w:t>........</w:t>
            </w:r>
            <w:r>
              <w:rPr>
                <w:rFonts w:ascii="Allianz Neo" w:hAnsi="Allianz Neo" w:cs="Arial"/>
                <w:sz w:val="24"/>
                <w:szCs w:val="24"/>
              </w:rPr>
              <w:t xml:space="preserve"> </w:t>
            </w:r>
            <w:r w:rsidRPr="00575C75">
              <w:rPr>
                <w:rFonts w:ascii="Allianz Neo" w:hAnsi="Allianz Neo" w:cs="Arial"/>
                <w:sz w:val="24"/>
                <w:szCs w:val="24"/>
              </w:rPr>
              <w:t>EUR</w:t>
            </w:r>
          </w:p>
        </w:tc>
        <w:tc>
          <w:tcPr>
            <w:tcW w:w="2341" w:type="dxa"/>
            <w:vAlign w:val="center"/>
          </w:tcPr>
          <w:p w14:paraId="085FBE16" w14:textId="77777777" w:rsidR="00295768" w:rsidRPr="00BD553A" w:rsidRDefault="00295768" w:rsidP="00C40CC5">
            <w:pPr>
              <w:jc w:val="center"/>
              <w:rPr>
                <w:rFonts w:ascii="Allianz Neo" w:hAnsi="Allianz Neo" w:cs="Arial"/>
                <w:sz w:val="24"/>
                <w:szCs w:val="24"/>
                <w:lang w:val="bg-BG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................................ EUR</w:t>
            </w:r>
          </w:p>
        </w:tc>
      </w:tr>
      <w:tr w:rsidR="00295768" w:rsidRPr="00575C75" w14:paraId="796D2DD3" w14:textId="77777777" w:rsidTr="00AC13E3">
        <w:trPr>
          <w:cantSplit/>
          <w:trHeight w:val="477"/>
          <w:jc w:val="center"/>
        </w:trPr>
        <w:tc>
          <w:tcPr>
            <w:tcW w:w="9209" w:type="dxa"/>
            <w:vAlign w:val="center"/>
          </w:tcPr>
          <w:p w14:paraId="533AC9C6" w14:textId="77777777" w:rsidR="00295768" w:rsidRPr="00E47DB9" w:rsidRDefault="00295768" w:rsidP="00C40CC5">
            <w:pPr>
              <w:rPr>
                <w:rFonts w:ascii="Calibri" w:hAnsi="Calibri" w:cs="Calibri"/>
                <w:sz w:val="24"/>
                <w:szCs w:val="24"/>
                <w:lang w:val="bg-BG"/>
              </w:rPr>
            </w:pPr>
            <w:r>
              <w:rPr>
                <w:rFonts w:ascii="Calibri" w:hAnsi="Calibri" w:cs="Calibri"/>
                <w:sz w:val="24"/>
                <w:szCs w:val="24"/>
                <w:lang w:val="bg-BG"/>
              </w:rPr>
              <w:t xml:space="preserve">1.2. </w:t>
            </w:r>
            <w:r w:rsidRPr="00921AA2">
              <w:rPr>
                <w:rFonts w:ascii="Calibri" w:hAnsi="Calibri" w:cs="Calibri"/>
                <w:sz w:val="24"/>
                <w:szCs w:val="24"/>
                <w:lang w:val="bg-BG"/>
              </w:rPr>
              <w:t>Производител и модел:</w:t>
            </w:r>
          </w:p>
        </w:tc>
        <w:tc>
          <w:tcPr>
            <w:tcW w:w="1985" w:type="dxa"/>
            <w:vAlign w:val="center"/>
          </w:tcPr>
          <w:p w14:paraId="115B9FD4" w14:textId="77777777" w:rsidR="00295768" w:rsidRPr="00575C75" w:rsidRDefault="00295768" w:rsidP="00C40CC5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</w:t>
            </w:r>
            <w:r>
              <w:rPr>
                <w:rFonts w:ascii="Allianz Neo" w:hAnsi="Allianz Neo" w:cs="Arial"/>
                <w:sz w:val="24"/>
                <w:szCs w:val="24"/>
              </w:rPr>
              <w:t>....</w:t>
            </w:r>
            <w:r w:rsidRPr="00575C75">
              <w:rPr>
                <w:rFonts w:ascii="Allianz Neo" w:hAnsi="Allianz Neo" w:cs="Arial"/>
                <w:sz w:val="24"/>
                <w:szCs w:val="24"/>
              </w:rPr>
              <w:t>........</w:t>
            </w:r>
            <w:r>
              <w:rPr>
                <w:rFonts w:ascii="Allianz Neo" w:hAnsi="Allianz Neo" w:cs="Arial"/>
                <w:sz w:val="24"/>
                <w:szCs w:val="24"/>
              </w:rPr>
              <w:t xml:space="preserve"> </w:t>
            </w:r>
            <w:r w:rsidRPr="00575C75">
              <w:rPr>
                <w:rFonts w:ascii="Allianz Neo" w:hAnsi="Allianz Neo" w:cs="Arial"/>
                <w:sz w:val="24"/>
                <w:szCs w:val="24"/>
              </w:rPr>
              <w:t>EUR</w:t>
            </w:r>
          </w:p>
        </w:tc>
        <w:tc>
          <w:tcPr>
            <w:tcW w:w="2341" w:type="dxa"/>
            <w:vAlign w:val="center"/>
          </w:tcPr>
          <w:p w14:paraId="030F34E7" w14:textId="77777777" w:rsidR="00295768" w:rsidRPr="00575C75" w:rsidRDefault="00295768" w:rsidP="00C40CC5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................................ EUR</w:t>
            </w:r>
          </w:p>
        </w:tc>
      </w:tr>
      <w:tr w:rsidR="00295768" w:rsidRPr="00575C75" w14:paraId="2B176D31" w14:textId="77777777" w:rsidTr="00AC13E3">
        <w:trPr>
          <w:cantSplit/>
          <w:trHeight w:val="477"/>
          <w:jc w:val="center"/>
        </w:trPr>
        <w:tc>
          <w:tcPr>
            <w:tcW w:w="9209" w:type="dxa"/>
            <w:vAlign w:val="center"/>
          </w:tcPr>
          <w:p w14:paraId="6C83E26D" w14:textId="77777777" w:rsidR="00295768" w:rsidRPr="00E47DB9" w:rsidRDefault="00295768" w:rsidP="00C40CC5">
            <w:pPr>
              <w:rPr>
                <w:rFonts w:ascii="Calibri" w:hAnsi="Calibri" w:cs="Calibri"/>
                <w:sz w:val="24"/>
                <w:szCs w:val="24"/>
                <w:lang w:val="bg-BG"/>
              </w:rPr>
            </w:pPr>
            <w:r>
              <w:rPr>
                <w:rFonts w:ascii="Calibri" w:hAnsi="Calibri" w:cs="Calibri"/>
                <w:sz w:val="24"/>
                <w:szCs w:val="24"/>
                <w:lang w:val="bg-BG"/>
              </w:rPr>
              <w:t xml:space="preserve">1.3. </w:t>
            </w:r>
            <w:r w:rsidRPr="00921AA2">
              <w:rPr>
                <w:rFonts w:ascii="Calibri" w:hAnsi="Calibri" w:cs="Calibri"/>
                <w:sz w:val="24"/>
                <w:szCs w:val="24"/>
                <w:lang w:val="bg-BG"/>
              </w:rPr>
              <w:t>Производител и модел:</w:t>
            </w:r>
          </w:p>
        </w:tc>
        <w:tc>
          <w:tcPr>
            <w:tcW w:w="1985" w:type="dxa"/>
            <w:vAlign w:val="center"/>
          </w:tcPr>
          <w:p w14:paraId="1A925A39" w14:textId="77777777" w:rsidR="00295768" w:rsidRPr="00575C75" w:rsidRDefault="00295768" w:rsidP="00C40CC5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</w:t>
            </w:r>
            <w:r>
              <w:rPr>
                <w:rFonts w:ascii="Allianz Neo" w:hAnsi="Allianz Neo" w:cs="Arial"/>
                <w:sz w:val="24"/>
                <w:szCs w:val="24"/>
              </w:rPr>
              <w:t>....</w:t>
            </w:r>
            <w:r w:rsidRPr="00575C75">
              <w:rPr>
                <w:rFonts w:ascii="Allianz Neo" w:hAnsi="Allianz Neo" w:cs="Arial"/>
                <w:sz w:val="24"/>
                <w:szCs w:val="24"/>
              </w:rPr>
              <w:t>........</w:t>
            </w:r>
            <w:r>
              <w:rPr>
                <w:rFonts w:ascii="Allianz Neo" w:hAnsi="Allianz Neo" w:cs="Arial"/>
                <w:sz w:val="24"/>
                <w:szCs w:val="24"/>
              </w:rPr>
              <w:t xml:space="preserve"> </w:t>
            </w:r>
            <w:r w:rsidRPr="00575C75">
              <w:rPr>
                <w:rFonts w:ascii="Allianz Neo" w:hAnsi="Allianz Neo" w:cs="Arial"/>
                <w:sz w:val="24"/>
                <w:szCs w:val="24"/>
              </w:rPr>
              <w:t>EUR</w:t>
            </w:r>
          </w:p>
        </w:tc>
        <w:tc>
          <w:tcPr>
            <w:tcW w:w="2341" w:type="dxa"/>
            <w:vAlign w:val="center"/>
          </w:tcPr>
          <w:p w14:paraId="7B9C0276" w14:textId="77777777" w:rsidR="00295768" w:rsidRPr="00575C75" w:rsidRDefault="00295768" w:rsidP="00C40CC5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................................ EUR</w:t>
            </w:r>
          </w:p>
        </w:tc>
      </w:tr>
      <w:tr w:rsidR="00295768" w:rsidRPr="00D426E2" w14:paraId="635CD5BC" w14:textId="77777777" w:rsidTr="00AC13E3">
        <w:trPr>
          <w:cantSplit/>
          <w:trHeight w:val="477"/>
          <w:jc w:val="center"/>
        </w:trPr>
        <w:tc>
          <w:tcPr>
            <w:tcW w:w="13535" w:type="dxa"/>
            <w:gridSpan w:val="3"/>
            <w:vAlign w:val="center"/>
          </w:tcPr>
          <w:p w14:paraId="3CC4C240" w14:textId="77777777" w:rsidR="00295768" w:rsidRPr="00921AA2" w:rsidRDefault="00295768" w:rsidP="005D5FD8">
            <w:pPr>
              <w:pStyle w:val="ListParagraph"/>
              <w:numPr>
                <w:ilvl w:val="0"/>
                <w:numId w:val="41"/>
              </w:numPr>
              <w:rPr>
                <w:rFonts w:ascii="Allianz Neo" w:hAnsi="Allianz Neo" w:cs="Arial"/>
                <w:sz w:val="24"/>
                <w:szCs w:val="24"/>
                <w:lang w:val="ru-RU"/>
              </w:rPr>
            </w:pPr>
            <w:r w:rsidRPr="00D56C39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Цена за 100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 xml:space="preserve"> броя мобилни/преносими </w:t>
            </w:r>
            <w:r w:rsidRPr="00D56C39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ПОС</w:t>
            </w:r>
            <w:r w:rsidRPr="00D56C39">
              <w:rPr>
                <w:rFonts w:ascii="Allianz Neo" w:hAnsi="Allianz Neo" w:cs="Arial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D56C39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устройства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:</w:t>
            </w:r>
          </w:p>
        </w:tc>
      </w:tr>
      <w:tr w:rsidR="00295768" w:rsidRPr="00575C75" w14:paraId="5716B94F" w14:textId="77777777" w:rsidTr="00AC13E3">
        <w:trPr>
          <w:cantSplit/>
          <w:trHeight w:val="477"/>
          <w:jc w:val="center"/>
        </w:trPr>
        <w:tc>
          <w:tcPr>
            <w:tcW w:w="9209" w:type="dxa"/>
            <w:vAlign w:val="center"/>
          </w:tcPr>
          <w:p w14:paraId="7B8067E2" w14:textId="77777777" w:rsidR="00295768" w:rsidRPr="00D01AED" w:rsidRDefault="00295768" w:rsidP="00C40CC5">
            <w:pPr>
              <w:rPr>
                <w:rFonts w:ascii="Allianz Neo" w:hAnsi="Allianz Neo" w:cs="Arial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bg-BG"/>
              </w:rPr>
              <w:t xml:space="preserve">2.1. </w:t>
            </w:r>
            <w:r w:rsidRPr="00921AA2">
              <w:rPr>
                <w:rFonts w:ascii="Calibri" w:hAnsi="Calibri" w:cs="Calibri"/>
                <w:sz w:val="24"/>
                <w:szCs w:val="24"/>
                <w:lang w:val="bg-BG"/>
              </w:rPr>
              <w:t>Производител и модел:</w:t>
            </w:r>
          </w:p>
        </w:tc>
        <w:tc>
          <w:tcPr>
            <w:tcW w:w="1985" w:type="dxa"/>
            <w:vAlign w:val="center"/>
          </w:tcPr>
          <w:p w14:paraId="081E3A19" w14:textId="77777777" w:rsidR="00295768" w:rsidRPr="00BD553A" w:rsidRDefault="00295768" w:rsidP="00C40CC5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</w:t>
            </w:r>
            <w:r>
              <w:rPr>
                <w:rFonts w:ascii="Allianz Neo" w:hAnsi="Allianz Neo" w:cs="Arial"/>
                <w:sz w:val="24"/>
                <w:szCs w:val="24"/>
              </w:rPr>
              <w:t>....</w:t>
            </w:r>
            <w:r w:rsidRPr="00575C75">
              <w:rPr>
                <w:rFonts w:ascii="Allianz Neo" w:hAnsi="Allianz Neo" w:cs="Arial"/>
                <w:sz w:val="24"/>
                <w:szCs w:val="24"/>
              </w:rPr>
              <w:t>.....</w:t>
            </w:r>
            <w:r>
              <w:rPr>
                <w:rFonts w:ascii="Allianz Neo" w:hAnsi="Allianz Neo" w:cs="Arial"/>
                <w:sz w:val="24"/>
                <w:szCs w:val="24"/>
              </w:rPr>
              <w:t xml:space="preserve"> </w:t>
            </w:r>
            <w:r w:rsidRPr="00575C75">
              <w:rPr>
                <w:rFonts w:ascii="Allianz Neo" w:hAnsi="Allianz Neo" w:cs="Arial"/>
                <w:sz w:val="24"/>
                <w:szCs w:val="24"/>
              </w:rPr>
              <w:t>EUR</w:t>
            </w:r>
          </w:p>
        </w:tc>
        <w:tc>
          <w:tcPr>
            <w:tcW w:w="2341" w:type="dxa"/>
            <w:vAlign w:val="center"/>
          </w:tcPr>
          <w:p w14:paraId="0AA78144" w14:textId="77777777" w:rsidR="00295768" w:rsidRPr="00BD553A" w:rsidRDefault="00295768" w:rsidP="00C40CC5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................................ EUR</w:t>
            </w:r>
          </w:p>
        </w:tc>
      </w:tr>
      <w:tr w:rsidR="00295768" w:rsidRPr="00575C75" w14:paraId="36693182" w14:textId="77777777" w:rsidTr="00AC13E3">
        <w:trPr>
          <w:cantSplit/>
          <w:trHeight w:val="477"/>
          <w:jc w:val="center"/>
        </w:trPr>
        <w:tc>
          <w:tcPr>
            <w:tcW w:w="9209" w:type="dxa"/>
            <w:vAlign w:val="center"/>
          </w:tcPr>
          <w:p w14:paraId="1DD000F7" w14:textId="77777777" w:rsidR="00295768" w:rsidRPr="00D01AED" w:rsidRDefault="00295768" w:rsidP="00C40CC5">
            <w:pPr>
              <w:rPr>
                <w:rFonts w:ascii="Allianz Neo" w:hAnsi="Allianz Neo" w:cs="Arial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bg-BG"/>
              </w:rPr>
              <w:t xml:space="preserve">2.2. </w:t>
            </w:r>
            <w:r w:rsidRPr="00921AA2">
              <w:rPr>
                <w:rFonts w:ascii="Calibri" w:hAnsi="Calibri" w:cs="Calibri"/>
                <w:sz w:val="24"/>
                <w:szCs w:val="24"/>
                <w:lang w:val="bg-BG"/>
              </w:rPr>
              <w:t>Производител и модел:</w:t>
            </w:r>
          </w:p>
        </w:tc>
        <w:tc>
          <w:tcPr>
            <w:tcW w:w="1985" w:type="dxa"/>
            <w:vAlign w:val="center"/>
          </w:tcPr>
          <w:p w14:paraId="4FC1C179" w14:textId="77777777" w:rsidR="00295768" w:rsidRPr="00BD553A" w:rsidRDefault="00295768" w:rsidP="00C40CC5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 EUR</w:t>
            </w:r>
          </w:p>
        </w:tc>
        <w:tc>
          <w:tcPr>
            <w:tcW w:w="2341" w:type="dxa"/>
            <w:vAlign w:val="center"/>
          </w:tcPr>
          <w:p w14:paraId="57280C35" w14:textId="77777777" w:rsidR="00295768" w:rsidRPr="006D61E2" w:rsidRDefault="00295768" w:rsidP="00C40CC5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................................ EUR</w:t>
            </w:r>
          </w:p>
        </w:tc>
      </w:tr>
      <w:tr w:rsidR="00295768" w:rsidRPr="00575C75" w14:paraId="233CD196" w14:textId="77777777" w:rsidTr="00AC13E3">
        <w:trPr>
          <w:cantSplit/>
          <w:trHeight w:val="477"/>
          <w:jc w:val="center"/>
        </w:trPr>
        <w:tc>
          <w:tcPr>
            <w:tcW w:w="9209" w:type="dxa"/>
            <w:vAlign w:val="center"/>
          </w:tcPr>
          <w:p w14:paraId="7C9D2369" w14:textId="77777777" w:rsidR="00295768" w:rsidRPr="00D01AED" w:rsidRDefault="00295768" w:rsidP="00C40CC5">
            <w:pPr>
              <w:rPr>
                <w:rFonts w:asciiTheme="minorHAnsi" w:hAnsiTheme="minorHAnsi" w:cs="Arial"/>
                <w:sz w:val="24"/>
                <w:szCs w:val="24"/>
                <w:lang w:val="bg-BG"/>
              </w:rPr>
            </w:pPr>
            <w:r>
              <w:rPr>
                <w:rFonts w:ascii="Calibri" w:hAnsi="Calibri" w:cs="Calibri"/>
                <w:sz w:val="24"/>
                <w:szCs w:val="24"/>
                <w:lang w:val="bg-BG"/>
              </w:rPr>
              <w:t xml:space="preserve">2.3. </w:t>
            </w:r>
            <w:r w:rsidRPr="00921AA2">
              <w:rPr>
                <w:rFonts w:ascii="Calibri" w:hAnsi="Calibri" w:cs="Calibri"/>
                <w:sz w:val="24"/>
                <w:szCs w:val="24"/>
                <w:lang w:val="bg-BG"/>
              </w:rPr>
              <w:t>Производител и модел:</w:t>
            </w:r>
          </w:p>
        </w:tc>
        <w:tc>
          <w:tcPr>
            <w:tcW w:w="1985" w:type="dxa"/>
            <w:vAlign w:val="center"/>
          </w:tcPr>
          <w:p w14:paraId="33647585" w14:textId="77777777" w:rsidR="00295768" w:rsidRPr="006D61E2" w:rsidRDefault="00295768" w:rsidP="00C40CC5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 EUR</w:t>
            </w:r>
          </w:p>
        </w:tc>
        <w:tc>
          <w:tcPr>
            <w:tcW w:w="2341" w:type="dxa"/>
            <w:vAlign w:val="center"/>
          </w:tcPr>
          <w:p w14:paraId="2FFD4B41" w14:textId="77777777" w:rsidR="00295768" w:rsidRPr="006D61E2" w:rsidRDefault="00295768" w:rsidP="00C40CC5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................................ EUR</w:t>
            </w:r>
          </w:p>
        </w:tc>
      </w:tr>
      <w:tr w:rsidR="00295768" w:rsidRPr="00D426E2" w14:paraId="2F97AF0F" w14:textId="77777777" w:rsidTr="00AC13E3">
        <w:trPr>
          <w:cantSplit/>
          <w:trHeight w:val="477"/>
          <w:jc w:val="center"/>
        </w:trPr>
        <w:tc>
          <w:tcPr>
            <w:tcW w:w="13535" w:type="dxa"/>
            <w:gridSpan w:val="3"/>
            <w:vAlign w:val="center"/>
          </w:tcPr>
          <w:p w14:paraId="6F411A37" w14:textId="77777777" w:rsidR="00295768" w:rsidRPr="00D56C39" w:rsidRDefault="00295768" w:rsidP="005D5FD8">
            <w:pPr>
              <w:pStyle w:val="ListParagraph"/>
              <w:numPr>
                <w:ilvl w:val="0"/>
                <w:numId w:val="41"/>
              </w:numPr>
              <w:rPr>
                <w:rFonts w:asciiTheme="minorHAnsi" w:hAnsiTheme="minorHAnsi" w:cs="Arial"/>
                <w:sz w:val="24"/>
                <w:szCs w:val="24"/>
                <w:lang w:val="bg-BG"/>
              </w:rPr>
            </w:pPr>
            <w:r w:rsidRPr="00D56C39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Цена за 100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 xml:space="preserve"> броя ПИН ПАД </w:t>
            </w:r>
            <w:r w:rsidRPr="00D56C39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устройства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:</w:t>
            </w:r>
          </w:p>
        </w:tc>
      </w:tr>
      <w:tr w:rsidR="00295768" w:rsidRPr="00575C75" w14:paraId="25016F89" w14:textId="77777777" w:rsidTr="00AC13E3">
        <w:trPr>
          <w:cantSplit/>
          <w:trHeight w:val="477"/>
          <w:jc w:val="center"/>
        </w:trPr>
        <w:tc>
          <w:tcPr>
            <w:tcW w:w="9209" w:type="dxa"/>
            <w:vAlign w:val="center"/>
          </w:tcPr>
          <w:p w14:paraId="6923AEAF" w14:textId="77777777" w:rsidR="00295768" w:rsidRPr="00D01AED" w:rsidRDefault="00295768" w:rsidP="00C40CC5">
            <w:pPr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Calibri" w:hAnsi="Calibri" w:cs="Calibri"/>
                <w:sz w:val="24"/>
                <w:szCs w:val="24"/>
                <w:lang w:val="bg-BG"/>
              </w:rPr>
              <w:t xml:space="preserve">3.1. </w:t>
            </w:r>
            <w:r w:rsidRPr="00921AA2">
              <w:rPr>
                <w:rFonts w:ascii="Calibri" w:hAnsi="Calibri" w:cs="Calibri"/>
                <w:sz w:val="24"/>
                <w:szCs w:val="24"/>
                <w:lang w:val="bg-BG"/>
              </w:rPr>
              <w:t>Производител и модел:</w:t>
            </w:r>
          </w:p>
        </w:tc>
        <w:tc>
          <w:tcPr>
            <w:tcW w:w="1985" w:type="dxa"/>
            <w:vAlign w:val="center"/>
          </w:tcPr>
          <w:p w14:paraId="18F1606B" w14:textId="77777777" w:rsidR="00295768" w:rsidRPr="00575C75" w:rsidRDefault="00295768" w:rsidP="00C40CC5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 EUR</w:t>
            </w:r>
          </w:p>
        </w:tc>
        <w:tc>
          <w:tcPr>
            <w:tcW w:w="2341" w:type="dxa"/>
            <w:vAlign w:val="center"/>
          </w:tcPr>
          <w:p w14:paraId="7F0CB179" w14:textId="77777777" w:rsidR="00295768" w:rsidRPr="00575C75" w:rsidRDefault="00295768" w:rsidP="00C40CC5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................................ EUR</w:t>
            </w:r>
          </w:p>
        </w:tc>
      </w:tr>
      <w:tr w:rsidR="00295768" w:rsidRPr="001E1F8C" w14:paraId="5CFDC304" w14:textId="77777777" w:rsidTr="00AC13E3">
        <w:trPr>
          <w:cantSplit/>
          <w:trHeight w:val="477"/>
          <w:jc w:val="center"/>
        </w:trPr>
        <w:tc>
          <w:tcPr>
            <w:tcW w:w="9209" w:type="dxa"/>
            <w:vAlign w:val="center"/>
          </w:tcPr>
          <w:p w14:paraId="4320A8EB" w14:textId="77777777" w:rsidR="00295768" w:rsidRPr="00D01AED" w:rsidRDefault="00295768" w:rsidP="00C40CC5">
            <w:pPr>
              <w:jc w:val="both"/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</w:pPr>
            <w:r w:rsidRPr="00D01AED">
              <w:rPr>
                <w:rFonts w:ascii="Calibri" w:hAnsi="Calibri" w:cs="Calibri"/>
                <w:sz w:val="24"/>
                <w:szCs w:val="24"/>
                <w:lang w:val="bg-BG"/>
              </w:rPr>
              <w:t>3.1. Производител и модел:</w:t>
            </w:r>
          </w:p>
        </w:tc>
        <w:tc>
          <w:tcPr>
            <w:tcW w:w="1985" w:type="dxa"/>
            <w:vAlign w:val="center"/>
          </w:tcPr>
          <w:p w14:paraId="56FD2A84" w14:textId="77777777" w:rsidR="00295768" w:rsidRPr="00575C75" w:rsidRDefault="00295768" w:rsidP="00C40CC5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 EUR</w:t>
            </w:r>
          </w:p>
        </w:tc>
        <w:tc>
          <w:tcPr>
            <w:tcW w:w="2341" w:type="dxa"/>
            <w:vAlign w:val="center"/>
          </w:tcPr>
          <w:p w14:paraId="4955006A" w14:textId="77777777" w:rsidR="00295768" w:rsidRPr="00575C75" w:rsidRDefault="00295768" w:rsidP="00C40CC5">
            <w:pPr>
              <w:jc w:val="center"/>
              <w:rPr>
                <w:rFonts w:ascii="Allianz Neo" w:hAnsi="Allianz Neo" w:cs="Arial"/>
                <w:sz w:val="24"/>
                <w:szCs w:val="24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................................ EUR</w:t>
            </w:r>
          </w:p>
        </w:tc>
      </w:tr>
      <w:tr w:rsidR="0038124D" w:rsidRPr="001E1F8C" w14:paraId="7FCDC232" w14:textId="77777777" w:rsidTr="00AC13E3">
        <w:trPr>
          <w:cantSplit/>
          <w:trHeight w:val="477"/>
          <w:jc w:val="center"/>
        </w:trPr>
        <w:tc>
          <w:tcPr>
            <w:tcW w:w="9209" w:type="dxa"/>
            <w:vAlign w:val="center"/>
          </w:tcPr>
          <w:p w14:paraId="0E2F487F" w14:textId="5F330260" w:rsidR="0038124D" w:rsidRPr="005D5FD8" w:rsidRDefault="007425D8" w:rsidP="005D5FD8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</w:pPr>
            <w:r w:rsidRPr="005D5FD8"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Такса за мониторинг и управление на ПОС - при наличие на такава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val="bg-BG"/>
              </w:rPr>
              <w:t>, като следва да се посочи и на каква база се начислява – месечна, годишна, на устройство и т.н.</w:t>
            </w:r>
          </w:p>
        </w:tc>
        <w:tc>
          <w:tcPr>
            <w:tcW w:w="4326" w:type="dxa"/>
            <w:gridSpan w:val="2"/>
            <w:vAlign w:val="center"/>
          </w:tcPr>
          <w:p w14:paraId="712A5362" w14:textId="77777777" w:rsidR="0038124D" w:rsidRPr="001E1F8C" w:rsidRDefault="0038124D" w:rsidP="00C40CC5">
            <w:pPr>
              <w:jc w:val="center"/>
              <w:rPr>
                <w:rFonts w:ascii="Allianz Neo" w:hAnsi="Allianz Neo" w:cs="Arial"/>
                <w:sz w:val="24"/>
                <w:szCs w:val="24"/>
                <w:lang w:val="ru-RU"/>
              </w:rPr>
            </w:pPr>
            <w:r w:rsidRPr="00575C75">
              <w:rPr>
                <w:rFonts w:ascii="Allianz Neo" w:hAnsi="Allianz Neo" w:cs="Arial"/>
                <w:sz w:val="24"/>
                <w:szCs w:val="24"/>
              </w:rPr>
              <w:t>................................ EUR</w:t>
            </w:r>
          </w:p>
        </w:tc>
      </w:tr>
    </w:tbl>
    <w:p w14:paraId="34DA9871" w14:textId="77777777" w:rsidR="00295768" w:rsidRPr="00295768" w:rsidRDefault="00295768" w:rsidP="00C50E64">
      <w:pPr>
        <w:jc w:val="both"/>
        <w:rPr>
          <w:rFonts w:ascii="Allianz Neo" w:hAnsi="Allianz Neo" w:cs="Arial"/>
          <w:sz w:val="24"/>
          <w:szCs w:val="24"/>
        </w:rPr>
      </w:pPr>
    </w:p>
    <w:p w14:paraId="6CA401AA" w14:textId="77777777" w:rsidR="002A196E" w:rsidRDefault="002A196E" w:rsidP="00C50E64">
      <w:pPr>
        <w:jc w:val="both"/>
        <w:rPr>
          <w:rFonts w:ascii="Allianz Neo" w:hAnsi="Allianz Neo" w:cs="Arial"/>
          <w:sz w:val="24"/>
          <w:szCs w:val="24"/>
          <w:lang w:val="ru-RU"/>
        </w:rPr>
      </w:pPr>
    </w:p>
    <w:p w14:paraId="1CB44534" w14:textId="77777777" w:rsidR="00974106" w:rsidRPr="00575C75" w:rsidRDefault="00974106" w:rsidP="00C50E64">
      <w:pPr>
        <w:jc w:val="both"/>
        <w:rPr>
          <w:rFonts w:ascii="Allianz Neo" w:hAnsi="Allianz Neo" w:cs="Arial"/>
          <w:sz w:val="24"/>
          <w:szCs w:val="24"/>
          <w:lang w:val="ru-RU"/>
        </w:rPr>
      </w:pPr>
    </w:p>
    <w:tbl>
      <w:tblPr>
        <w:tblW w:w="14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2126"/>
        <w:gridCol w:w="4678"/>
        <w:gridCol w:w="1984"/>
        <w:gridCol w:w="2552"/>
      </w:tblGrid>
      <w:tr w:rsidR="00C50E64" w:rsidRPr="00575C75" w14:paraId="32171C91" w14:textId="77777777" w:rsidTr="003E03B6">
        <w:trPr>
          <w:trHeight w:val="790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36E501A5" w14:textId="77777777" w:rsidR="00C50E64" w:rsidRPr="002C5B00" w:rsidRDefault="00C50E64" w:rsidP="00C40CC5">
            <w:pPr>
              <w:tabs>
                <w:tab w:val="left" w:pos="360"/>
              </w:tabs>
              <w:rPr>
                <w:rFonts w:ascii="Allianz Neo" w:hAnsi="Allianz Neo" w:cs="Arial"/>
                <w:b/>
                <w:bCs/>
                <w:color w:val="0070C0"/>
                <w:sz w:val="24"/>
                <w:szCs w:val="24"/>
                <w:lang w:val="bg-BG"/>
              </w:rPr>
            </w:pPr>
            <w:r w:rsidRPr="002C5B00">
              <w:rPr>
                <w:rFonts w:ascii="Calibri" w:hAnsi="Calibri" w:cs="Calibri"/>
                <w:b/>
                <w:bCs/>
                <w:color w:val="0070C0"/>
                <w:sz w:val="24"/>
                <w:szCs w:val="24"/>
                <w:lang w:val="bg-BG"/>
              </w:rPr>
              <w:t>Дата</w:t>
            </w:r>
          </w:p>
          <w:p w14:paraId="0A7CDF1A" w14:textId="5E7AD503" w:rsidR="00C50E64" w:rsidRPr="002C5B00" w:rsidRDefault="00C50E64" w:rsidP="00C40CC5">
            <w:pPr>
              <w:tabs>
                <w:tab w:val="left" w:pos="360"/>
              </w:tabs>
              <w:ind w:right="176"/>
              <w:rPr>
                <w:rFonts w:ascii="Allianz Neo" w:hAnsi="Allianz Neo" w:cs="Arial"/>
                <w:b/>
                <w:bCs/>
                <w:i/>
                <w:iCs/>
                <w:color w:val="0070C0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38798D9" w14:textId="77777777" w:rsidR="00C50E64" w:rsidRPr="00575C75" w:rsidRDefault="00C50E64" w:rsidP="00C40CC5">
            <w:pPr>
              <w:tabs>
                <w:tab w:val="left" w:pos="360"/>
              </w:tabs>
              <w:rPr>
                <w:rFonts w:ascii="Allianz Neo" w:hAnsi="Allianz Neo" w:cs="Arial"/>
                <w:sz w:val="24"/>
                <w:szCs w:val="24"/>
                <w:lang w:val="bg-BG"/>
              </w:rPr>
            </w:pPr>
            <w:proofErr w:type="gramStart"/>
            <w:r w:rsidRPr="00575C75">
              <w:rPr>
                <w:rFonts w:ascii="Allianz Neo" w:hAnsi="Allianz Neo" w:cs="Arial"/>
                <w:i/>
                <w:color w:val="A6A6A6"/>
                <w:sz w:val="24"/>
                <w:szCs w:val="24"/>
              </w:rPr>
              <w:t>dd</w:t>
            </w:r>
            <w:r w:rsidRPr="00575C75">
              <w:rPr>
                <w:rFonts w:ascii="Allianz Neo" w:hAnsi="Allianz Neo" w:cs="Arial"/>
                <w:i/>
                <w:color w:val="A6A6A6"/>
                <w:sz w:val="24"/>
                <w:szCs w:val="24"/>
                <w:lang w:val="bg-BG"/>
              </w:rPr>
              <w:t>.</w:t>
            </w:r>
            <w:r w:rsidRPr="00575C75">
              <w:rPr>
                <w:rFonts w:ascii="Allianz Neo" w:hAnsi="Allianz Neo" w:cs="Arial"/>
                <w:i/>
                <w:color w:val="A6A6A6"/>
                <w:sz w:val="24"/>
                <w:szCs w:val="24"/>
              </w:rPr>
              <w:t>mm</w:t>
            </w:r>
            <w:r w:rsidRPr="00575C75">
              <w:rPr>
                <w:rFonts w:ascii="Allianz Neo" w:hAnsi="Allianz Neo" w:cs="Arial"/>
                <w:i/>
                <w:color w:val="A6A6A6"/>
                <w:sz w:val="24"/>
                <w:szCs w:val="24"/>
                <w:lang w:val="bg-BG"/>
              </w:rPr>
              <w:t>.</w:t>
            </w:r>
            <w:proofErr w:type="spellStart"/>
            <w:r w:rsidRPr="00575C75">
              <w:rPr>
                <w:rFonts w:ascii="Allianz Neo" w:hAnsi="Allianz Neo" w:cs="Arial"/>
                <w:i/>
                <w:color w:val="A6A6A6"/>
                <w:sz w:val="24"/>
                <w:szCs w:val="24"/>
              </w:rPr>
              <w:t>yyyy</w:t>
            </w:r>
            <w:proofErr w:type="spellEnd"/>
            <w:proofErr w:type="gramEnd"/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33FFA3B6" w14:textId="77777777" w:rsidR="00C50E64" w:rsidRPr="002C5B00" w:rsidRDefault="00C50E64" w:rsidP="00C40CC5">
            <w:pPr>
              <w:tabs>
                <w:tab w:val="left" w:pos="360"/>
              </w:tabs>
              <w:rPr>
                <w:rFonts w:ascii="Allianz Neo" w:hAnsi="Allianz Neo" w:cs="Arial"/>
                <w:b/>
                <w:bCs/>
                <w:iCs/>
                <w:color w:val="0070C0"/>
                <w:sz w:val="24"/>
                <w:szCs w:val="24"/>
                <w:lang w:val="bg-BG"/>
              </w:rPr>
            </w:pPr>
            <w:r w:rsidRPr="002C5B00">
              <w:rPr>
                <w:rFonts w:ascii="Calibri" w:hAnsi="Calibri" w:cs="Calibri"/>
                <w:b/>
                <w:bCs/>
                <w:iCs/>
                <w:color w:val="0070C0"/>
                <w:sz w:val="24"/>
                <w:szCs w:val="24"/>
                <w:lang w:val="bg-BG"/>
              </w:rPr>
              <w:t>Име</w:t>
            </w:r>
            <w:r w:rsidRPr="002C5B00">
              <w:rPr>
                <w:rFonts w:ascii="Allianz Neo" w:hAnsi="Allianz Neo" w:cs="Arial"/>
                <w:b/>
                <w:bCs/>
                <w:iCs/>
                <w:color w:val="0070C0"/>
                <w:sz w:val="24"/>
                <w:szCs w:val="24"/>
                <w:lang w:val="bg-BG"/>
              </w:rPr>
              <w:t xml:space="preserve"> </w:t>
            </w:r>
            <w:r w:rsidRPr="002C5B00">
              <w:rPr>
                <w:rFonts w:ascii="Calibri" w:hAnsi="Calibri" w:cs="Calibri"/>
                <w:b/>
                <w:bCs/>
                <w:iCs/>
                <w:color w:val="0070C0"/>
                <w:sz w:val="24"/>
                <w:szCs w:val="24"/>
                <w:lang w:val="bg-BG"/>
              </w:rPr>
              <w:t>и</w:t>
            </w:r>
            <w:r w:rsidRPr="002C5B00">
              <w:rPr>
                <w:rFonts w:ascii="Allianz Neo" w:hAnsi="Allianz Neo" w:cs="Arial"/>
                <w:b/>
                <w:bCs/>
                <w:iCs/>
                <w:color w:val="0070C0"/>
                <w:sz w:val="24"/>
                <w:szCs w:val="24"/>
                <w:lang w:val="bg-BG"/>
              </w:rPr>
              <w:t xml:space="preserve"> </w:t>
            </w:r>
            <w:r w:rsidRPr="002C5B00">
              <w:rPr>
                <w:rFonts w:ascii="Calibri" w:hAnsi="Calibri" w:cs="Calibri"/>
                <w:b/>
                <w:bCs/>
                <w:iCs/>
                <w:color w:val="0070C0"/>
                <w:sz w:val="24"/>
                <w:szCs w:val="24"/>
                <w:lang w:val="bg-BG"/>
              </w:rPr>
              <w:t>позиция</w:t>
            </w:r>
          </w:p>
          <w:p w14:paraId="71383FBA" w14:textId="31279353" w:rsidR="00C50E64" w:rsidRPr="002C5B00" w:rsidRDefault="00C50E64" w:rsidP="00C40CC5">
            <w:pPr>
              <w:tabs>
                <w:tab w:val="left" w:pos="360"/>
              </w:tabs>
              <w:rPr>
                <w:rFonts w:ascii="Allianz Neo" w:hAnsi="Allianz Neo" w:cs="Arial"/>
                <w:b/>
                <w:bCs/>
                <w:iCs/>
                <w:color w:val="0070C0"/>
                <w:sz w:val="24"/>
                <w:szCs w:val="24"/>
                <w:lang w:val="bg-BG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15F1AEC5" w14:textId="77777777" w:rsidR="00C50E64" w:rsidRPr="00575C75" w:rsidRDefault="00C50E64" w:rsidP="00C40CC5">
            <w:pPr>
              <w:tabs>
                <w:tab w:val="left" w:pos="360"/>
              </w:tabs>
              <w:jc w:val="center"/>
              <w:rPr>
                <w:rFonts w:ascii="Allianz Neo" w:hAnsi="Allianz Neo" w:cs="Arial"/>
                <w:i/>
                <w:color w:val="A6A6A6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73CA7A21" w14:textId="77777777" w:rsidR="00C50E64" w:rsidRPr="002C5B00" w:rsidRDefault="00C50E64" w:rsidP="00C40CC5">
            <w:pPr>
              <w:tabs>
                <w:tab w:val="left" w:pos="360"/>
              </w:tabs>
              <w:ind w:right="176"/>
              <w:rPr>
                <w:rFonts w:ascii="Allianz Neo" w:hAnsi="Allianz Neo" w:cs="Arial"/>
                <w:b/>
                <w:bCs/>
                <w:iCs/>
                <w:color w:val="0070C0"/>
                <w:sz w:val="24"/>
                <w:szCs w:val="24"/>
                <w:lang w:val="bg-BG"/>
              </w:rPr>
            </w:pPr>
            <w:r w:rsidRPr="002C5B00">
              <w:rPr>
                <w:rFonts w:ascii="Calibri" w:hAnsi="Calibri" w:cs="Calibri"/>
                <w:b/>
                <w:bCs/>
                <w:iCs/>
                <w:color w:val="0070C0"/>
                <w:sz w:val="24"/>
                <w:szCs w:val="24"/>
                <w:lang w:val="bg-BG"/>
              </w:rPr>
              <w:t>Подпис</w:t>
            </w:r>
          </w:p>
          <w:p w14:paraId="39BC3787" w14:textId="0B9C43EE" w:rsidR="00C50E64" w:rsidRPr="002C5B00" w:rsidRDefault="00C50E64" w:rsidP="00C40CC5">
            <w:pPr>
              <w:tabs>
                <w:tab w:val="left" w:pos="360"/>
              </w:tabs>
              <w:ind w:right="176"/>
              <w:rPr>
                <w:rFonts w:ascii="Allianz Neo" w:hAnsi="Allianz Neo" w:cs="Arial"/>
                <w:b/>
                <w:bCs/>
                <w:iCs/>
                <w:color w:val="0070C0"/>
                <w:sz w:val="24"/>
                <w:szCs w:val="24"/>
                <w:lang w:val="bg-BG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04AB137C" w14:textId="77777777" w:rsidR="00C50E64" w:rsidRPr="00575C75" w:rsidRDefault="00C50E64" w:rsidP="00C40CC5">
            <w:pPr>
              <w:tabs>
                <w:tab w:val="left" w:pos="360"/>
              </w:tabs>
              <w:jc w:val="right"/>
              <w:rPr>
                <w:rFonts w:ascii="Allianz Neo" w:hAnsi="Allianz Neo" w:cs="Arial"/>
                <w:i/>
                <w:color w:val="A6A6A6"/>
                <w:sz w:val="24"/>
                <w:szCs w:val="24"/>
                <w:lang w:val="bg-BG"/>
              </w:rPr>
            </w:pPr>
          </w:p>
        </w:tc>
      </w:tr>
    </w:tbl>
    <w:p w14:paraId="77E9ADAF" w14:textId="77777777" w:rsidR="00E717B8" w:rsidRDefault="00E717B8" w:rsidP="00E77027">
      <w:pPr>
        <w:jc w:val="both"/>
        <w:rPr>
          <w:rFonts w:ascii="Allianz Neo" w:hAnsi="Allianz Neo" w:cs="Arial"/>
          <w:sz w:val="24"/>
          <w:szCs w:val="24"/>
          <w:lang w:val="ru-RU"/>
        </w:rPr>
      </w:pPr>
    </w:p>
    <w:sectPr w:rsidR="00E717B8" w:rsidSect="00FB60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 w:code="1"/>
      <w:pgMar w:top="1701" w:right="851" w:bottom="567" w:left="851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15468" w14:textId="77777777" w:rsidR="00BA1EAF" w:rsidRDefault="00BA1EAF">
      <w:r>
        <w:separator/>
      </w:r>
    </w:p>
  </w:endnote>
  <w:endnote w:type="continuationSeparator" w:id="0">
    <w:p w14:paraId="4E1B8F35" w14:textId="77777777" w:rsidR="00BA1EAF" w:rsidRDefault="00BA1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ianz Neo">
    <w:altName w:val="Calibri"/>
    <w:charset w:val="00"/>
    <w:family w:val="swiss"/>
    <w:pitch w:val="variable"/>
    <w:sig w:usb0="A0000067" w:usb1="00000001" w:usb2="00000000" w:usb3="00000000" w:csb0="00000093" w:csb1="00000000"/>
  </w:font>
  <w:font w:name="Allianz Sans Cyr">
    <w:charset w:val="CC"/>
    <w:family w:val="auto"/>
    <w:pitch w:val="variable"/>
    <w:sig w:usb0="A00002AF" w:usb1="5000E96A" w:usb2="00000000" w:usb3="00000000" w:csb0="00000197" w:csb1="00000000"/>
  </w:font>
  <w:font w:name="Allianz Sans Light Cyr">
    <w:altName w:val="Calibri"/>
    <w:charset w:val="CC"/>
    <w:family w:val="auto"/>
    <w:pitch w:val="variable"/>
    <w:sig w:usb0="A00002AF" w:usb1="5000E96A" w:usb2="00000000" w:usb3="00000000" w:csb0="000001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CB1FC" w14:textId="77777777" w:rsidR="00447DFE" w:rsidRDefault="00447D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20825" w14:textId="39A8CC82" w:rsidR="00DB3C06" w:rsidRPr="00295768" w:rsidRDefault="00DB3C06" w:rsidP="009526CF">
    <w:pPr>
      <w:jc w:val="right"/>
      <w:rPr>
        <w:rFonts w:asciiTheme="minorHAnsi" w:hAnsiTheme="minorHAnsi" w:cstheme="minorHAnsi"/>
        <w:lang w:val="bg-BG"/>
      </w:rPr>
    </w:pPr>
    <w:r w:rsidRPr="00295768">
      <w:rPr>
        <w:rFonts w:asciiTheme="minorHAnsi" w:hAnsiTheme="minorHAnsi" w:cstheme="minorHAnsi"/>
        <w:lang w:val="bg-BG"/>
      </w:rPr>
      <w:t xml:space="preserve">Страница </w:t>
    </w:r>
    <w:r w:rsidRPr="00295768">
      <w:rPr>
        <w:rStyle w:val="PageNumber"/>
        <w:rFonts w:asciiTheme="minorHAnsi" w:hAnsiTheme="minorHAnsi" w:cstheme="minorHAnsi"/>
      </w:rPr>
      <w:fldChar w:fldCharType="begin"/>
    </w:r>
    <w:r w:rsidRPr="00295768">
      <w:rPr>
        <w:rStyle w:val="PageNumber"/>
        <w:rFonts w:asciiTheme="minorHAnsi" w:hAnsiTheme="minorHAnsi" w:cstheme="minorHAnsi"/>
      </w:rPr>
      <w:instrText xml:space="preserve"> PAGE </w:instrText>
    </w:r>
    <w:r w:rsidRPr="00295768">
      <w:rPr>
        <w:rStyle w:val="PageNumber"/>
        <w:rFonts w:asciiTheme="minorHAnsi" w:hAnsiTheme="minorHAnsi" w:cstheme="minorHAnsi"/>
      </w:rPr>
      <w:fldChar w:fldCharType="separate"/>
    </w:r>
    <w:r w:rsidR="00FD4EF0" w:rsidRPr="00295768">
      <w:rPr>
        <w:rStyle w:val="PageNumber"/>
        <w:rFonts w:asciiTheme="minorHAnsi" w:hAnsiTheme="minorHAnsi" w:cstheme="minorHAnsi"/>
        <w:noProof/>
      </w:rPr>
      <w:t>2</w:t>
    </w:r>
    <w:r w:rsidRPr="00295768">
      <w:rPr>
        <w:rStyle w:val="PageNumber"/>
        <w:rFonts w:asciiTheme="minorHAnsi" w:hAnsiTheme="minorHAnsi" w:cstheme="minorHAnsi"/>
      </w:rPr>
      <w:fldChar w:fldCharType="end"/>
    </w:r>
    <w:r w:rsidRPr="00295768">
      <w:rPr>
        <w:rStyle w:val="PageNumber"/>
        <w:rFonts w:asciiTheme="minorHAnsi" w:hAnsiTheme="minorHAnsi" w:cstheme="minorHAnsi"/>
        <w:lang w:val="bg-BG"/>
      </w:rPr>
      <w:t xml:space="preserve"> от </w:t>
    </w:r>
    <w:r w:rsidRPr="00295768">
      <w:rPr>
        <w:rStyle w:val="PageNumber"/>
        <w:rFonts w:asciiTheme="minorHAnsi" w:hAnsiTheme="minorHAnsi" w:cstheme="minorHAnsi"/>
      </w:rPr>
      <w:fldChar w:fldCharType="begin"/>
    </w:r>
    <w:r w:rsidRPr="00295768">
      <w:rPr>
        <w:rStyle w:val="PageNumber"/>
        <w:rFonts w:asciiTheme="minorHAnsi" w:hAnsiTheme="minorHAnsi" w:cstheme="minorHAnsi"/>
      </w:rPr>
      <w:instrText xml:space="preserve"> NUMPAGES </w:instrText>
    </w:r>
    <w:r w:rsidRPr="00295768">
      <w:rPr>
        <w:rStyle w:val="PageNumber"/>
        <w:rFonts w:asciiTheme="minorHAnsi" w:hAnsiTheme="minorHAnsi" w:cstheme="minorHAnsi"/>
      </w:rPr>
      <w:fldChar w:fldCharType="separate"/>
    </w:r>
    <w:r w:rsidR="00FD4EF0" w:rsidRPr="00295768">
      <w:rPr>
        <w:rStyle w:val="PageNumber"/>
        <w:rFonts w:asciiTheme="minorHAnsi" w:hAnsiTheme="minorHAnsi" w:cstheme="minorHAnsi"/>
        <w:noProof/>
      </w:rPr>
      <w:t>2</w:t>
    </w:r>
    <w:r w:rsidRPr="00295768">
      <w:rPr>
        <w:rStyle w:val="PageNumber"/>
        <w:rFonts w:asciiTheme="minorHAnsi" w:hAnsiTheme="minorHAnsi" w:cstheme="minorHAns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4D80E" w14:textId="77777777" w:rsidR="00DB3C06" w:rsidRPr="007170FD" w:rsidRDefault="00DB3C06" w:rsidP="007170FD">
    <w:pPr>
      <w:pStyle w:val="Footer"/>
      <w:jc w:val="right"/>
      <w:rPr>
        <w:rFonts w:ascii="Allianz Sans Light Cyr" w:hAnsi="Allianz Sans Light Cyr"/>
        <w:szCs w:val="22"/>
      </w:rPr>
    </w:pPr>
    <w:r w:rsidRPr="007170FD">
      <w:rPr>
        <w:rFonts w:ascii="Allianz Sans Light Cyr" w:hAnsi="Allianz Sans Light Cyr"/>
        <w:szCs w:val="22"/>
        <w:lang w:val="bg-BG"/>
      </w:rPr>
      <w:t>Страница</w:t>
    </w:r>
    <w:r w:rsidRPr="007170FD">
      <w:rPr>
        <w:rFonts w:ascii="Allianz Sans Light Cyr" w:hAnsi="Allianz Sans Light Cyr"/>
        <w:szCs w:val="22"/>
      </w:rPr>
      <w:t xml:space="preserve"> </w:t>
    </w:r>
    <w:r w:rsidRPr="007170FD">
      <w:rPr>
        <w:rFonts w:ascii="Allianz Sans Light Cyr" w:hAnsi="Allianz Sans Light Cyr"/>
        <w:bCs/>
        <w:szCs w:val="22"/>
      </w:rPr>
      <w:fldChar w:fldCharType="begin"/>
    </w:r>
    <w:r w:rsidRPr="007170FD">
      <w:rPr>
        <w:rFonts w:ascii="Allianz Sans Light Cyr" w:hAnsi="Allianz Sans Light Cyr"/>
        <w:bCs/>
        <w:szCs w:val="22"/>
      </w:rPr>
      <w:instrText xml:space="preserve"> PAGE </w:instrText>
    </w:r>
    <w:r w:rsidRPr="007170FD">
      <w:rPr>
        <w:rFonts w:ascii="Allianz Sans Light Cyr" w:hAnsi="Allianz Sans Light Cyr"/>
        <w:bCs/>
        <w:szCs w:val="22"/>
      </w:rPr>
      <w:fldChar w:fldCharType="separate"/>
    </w:r>
    <w:r>
      <w:rPr>
        <w:rFonts w:ascii="Allianz Sans Light Cyr" w:hAnsi="Allianz Sans Light Cyr"/>
        <w:bCs/>
        <w:noProof/>
        <w:szCs w:val="22"/>
      </w:rPr>
      <w:t>1</w:t>
    </w:r>
    <w:r w:rsidRPr="007170FD">
      <w:rPr>
        <w:rFonts w:ascii="Allianz Sans Light Cyr" w:hAnsi="Allianz Sans Light Cyr"/>
        <w:bCs/>
        <w:szCs w:val="22"/>
      </w:rPr>
      <w:fldChar w:fldCharType="end"/>
    </w:r>
    <w:r w:rsidRPr="007170FD">
      <w:rPr>
        <w:rFonts w:ascii="Allianz Sans Light Cyr" w:hAnsi="Allianz Sans Light Cyr"/>
        <w:szCs w:val="22"/>
      </w:rPr>
      <w:t xml:space="preserve"> </w:t>
    </w:r>
    <w:r w:rsidRPr="007170FD">
      <w:rPr>
        <w:rFonts w:ascii="Allianz Sans Light Cyr" w:hAnsi="Allianz Sans Light Cyr"/>
        <w:szCs w:val="22"/>
        <w:lang w:val="bg-BG"/>
      </w:rPr>
      <w:t>от</w:t>
    </w:r>
    <w:r w:rsidRPr="007170FD">
      <w:rPr>
        <w:rFonts w:ascii="Allianz Sans Light Cyr" w:hAnsi="Allianz Sans Light Cyr"/>
        <w:szCs w:val="22"/>
      </w:rPr>
      <w:t xml:space="preserve"> </w:t>
    </w:r>
    <w:r w:rsidRPr="007170FD">
      <w:rPr>
        <w:rFonts w:ascii="Allianz Sans Light Cyr" w:hAnsi="Allianz Sans Light Cyr"/>
        <w:bCs/>
        <w:szCs w:val="22"/>
      </w:rPr>
      <w:fldChar w:fldCharType="begin"/>
    </w:r>
    <w:r w:rsidRPr="007170FD">
      <w:rPr>
        <w:rFonts w:ascii="Allianz Sans Light Cyr" w:hAnsi="Allianz Sans Light Cyr"/>
        <w:bCs/>
        <w:szCs w:val="22"/>
      </w:rPr>
      <w:instrText xml:space="preserve"> NUMPAGES  </w:instrText>
    </w:r>
    <w:r w:rsidRPr="007170FD">
      <w:rPr>
        <w:rFonts w:ascii="Allianz Sans Light Cyr" w:hAnsi="Allianz Sans Light Cyr"/>
        <w:bCs/>
        <w:szCs w:val="22"/>
      </w:rPr>
      <w:fldChar w:fldCharType="separate"/>
    </w:r>
    <w:r>
      <w:rPr>
        <w:rFonts w:ascii="Allianz Sans Light Cyr" w:hAnsi="Allianz Sans Light Cyr"/>
        <w:bCs/>
        <w:noProof/>
        <w:szCs w:val="22"/>
      </w:rPr>
      <w:t>2</w:t>
    </w:r>
    <w:r w:rsidRPr="007170FD">
      <w:rPr>
        <w:rFonts w:ascii="Allianz Sans Light Cyr" w:hAnsi="Allianz Sans Light Cyr"/>
        <w:bCs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B8652" w14:textId="77777777" w:rsidR="00BA1EAF" w:rsidRDefault="00BA1EAF">
      <w:r>
        <w:separator/>
      </w:r>
    </w:p>
  </w:footnote>
  <w:footnote w:type="continuationSeparator" w:id="0">
    <w:p w14:paraId="40A53840" w14:textId="77777777" w:rsidR="00BA1EAF" w:rsidRDefault="00BA1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82730" w14:textId="77777777" w:rsidR="00447DFE" w:rsidRDefault="00447D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F1C40" w14:textId="05CDF37A" w:rsidR="00FB6014" w:rsidRDefault="00FB6014" w:rsidP="00447DFE">
    <w:pPr>
      <w:pStyle w:val="Header"/>
      <w:jc w:val="right"/>
      <w:rPr>
        <w:rFonts w:ascii="Arial" w:hAnsi="Arial" w:cs="Arial"/>
        <w:lang w:val="bg-BG"/>
      </w:rPr>
    </w:pPr>
    <w:r>
      <w:rPr>
        <w:noProof/>
      </w:rPr>
      <w:drawing>
        <wp:inline distT="0" distB="0" distL="0" distR="0" wp14:anchorId="68436EC5" wp14:editId="7DFD741F">
          <wp:extent cx="1475105" cy="372110"/>
          <wp:effectExtent l="0" t="0" r="0" b="8890"/>
          <wp:docPr id="215392019" name="Picture 2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1062652" name="Picture 2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372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540D82">
      <w:rPr>
        <w:lang w:val="ru-RU"/>
      </w:rPr>
      <w:t xml:space="preserve">                                        </w:t>
    </w:r>
    <w:r w:rsidRPr="00295768">
      <w:rPr>
        <w:rFonts w:asciiTheme="minorHAnsi" w:hAnsiTheme="minorHAnsi" w:cstheme="minorHAnsi"/>
        <w:lang w:val="bg-BG"/>
      </w:rPr>
      <w:t xml:space="preserve">Приложение </w:t>
    </w:r>
    <w:r w:rsidR="00DF27E9" w:rsidRPr="00295768">
      <w:rPr>
        <w:rFonts w:asciiTheme="minorHAnsi" w:hAnsiTheme="minorHAnsi" w:cstheme="minorHAnsi"/>
        <w:lang w:val="bg-BG"/>
      </w:rPr>
      <w:t xml:space="preserve">2 – </w:t>
    </w:r>
    <w:r w:rsidR="00036403" w:rsidRPr="00295768">
      <w:rPr>
        <w:rFonts w:asciiTheme="minorHAnsi" w:hAnsiTheme="minorHAnsi" w:cstheme="minorHAnsi"/>
        <w:lang w:val="bg-BG"/>
      </w:rPr>
      <w:t>Оферта</w:t>
    </w:r>
    <w:r w:rsidR="00DF27E9" w:rsidRPr="00295768">
      <w:rPr>
        <w:rFonts w:asciiTheme="minorHAnsi" w:hAnsiTheme="minorHAnsi" w:cstheme="minorHAnsi"/>
        <w:lang w:val="bg-BG"/>
      </w:rPr>
      <w:t xml:space="preserve"> </w:t>
    </w:r>
    <w:r w:rsidRPr="00295768">
      <w:rPr>
        <w:rFonts w:asciiTheme="minorHAnsi" w:hAnsiTheme="minorHAnsi" w:cstheme="minorHAnsi"/>
        <w:lang w:val="bg-BG"/>
      </w:rPr>
      <w:t xml:space="preserve">към Покана за </w:t>
    </w:r>
    <w:r w:rsidR="00DF27E9" w:rsidRPr="00295768">
      <w:rPr>
        <w:rFonts w:asciiTheme="minorHAnsi" w:hAnsiTheme="minorHAnsi" w:cstheme="minorHAnsi"/>
        <w:lang w:val="bg-BG"/>
      </w:rPr>
      <w:t>участие в конкурс</w:t>
    </w:r>
    <w:r w:rsidR="00447DFE">
      <w:rPr>
        <w:rFonts w:asciiTheme="minorHAnsi" w:hAnsiTheme="minorHAnsi" w:cstheme="minorHAnsi"/>
        <w:lang w:val="bg-BG"/>
      </w:rPr>
      <w:t xml:space="preserve"> </w:t>
    </w:r>
    <w:r w:rsidR="00447DFE">
      <w:rPr>
        <w:rFonts w:ascii="Calibri" w:hAnsi="Calibri" w:cs="Calibri"/>
        <w:lang w:val="ru-RU"/>
      </w:rPr>
      <w:t xml:space="preserve">за ПОС терминали и ПИН ПАД устройства с операционна система </w:t>
    </w:r>
    <w:r w:rsidR="00447DFE">
      <w:rPr>
        <w:rFonts w:ascii="Calibri" w:hAnsi="Calibri" w:cs="Calibri"/>
      </w:rPr>
      <w:t>Android</w:t>
    </w:r>
    <w:r w:rsidR="00447DFE">
      <w:rPr>
        <w:rFonts w:ascii="Calibri" w:hAnsi="Calibri" w:cs="Calibri"/>
        <w:lang w:val="bg-BG"/>
      </w:rPr>
      <w:t xml:space="preserve"> или </w:t>
    </w:r>
    <w:r w:rsidR="00447DFE">
      <w:rPr>
        <w:rFonts w:ascii="Calibri" w:hAnsi="Calibri" w:cs="Calibri"/>
      </w:rPr>
      <w:t>Lunix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0FC98" w14:textId="77777777" w:rsidR="00DB3C06" w:rsidRPr="00F94B93" w:rsidRDefault="00BA1EAF" w:rsidP="003146E1">
    <w:pPr>
      <w:pStyle w:val="Header"/>
      <w:rPr>
        <w:rFonts w:ascii="Allianz Sans Cyr" w:hAnsi="Allianz Sans Cyr"/>
        <w:sz w:val="28"/>
        <w:szCs w:val="28"/>
        <w:lang w:val="bg-BG"/>
      </w:rPr>
    </w:pPr>
    <w:r>
      <w:rPr>
        <w:rFonts w:ascii="Allianz Sans Cyr" w:hAnsi="Allianz Sans Cyr"/>
        <w:sz w:val="28"/>
        <w:szCs w:val="28"/>
      </w:rPr>
      <w:object w:dxaOrig="1440" w:dyaOrig="1440" w14:anchorId="444F8D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572.3pt;margin-top:-1.15pt;width:83.7pt;height:21.6pt;z-index:251658240">
          <v:imagedata r:id="rId1" o:title=""/>
          <w10:wrap type="topAndBottom"/>
        </v:shape>
        <o:OLEObject Type="Embed" ProgID="PBrush" ShapeID="_x0000_s1026" DrawAspect="Content" ObjectID="_1838969066" r:id="rId2"/>
      </w:object>
    </w:r>
    <w:r w:rsidR="00DB3C06" w:rsidRPr="00F94B93">
      <w:rPr>
        <w:rFonts w:ascii="Allianz Sans Cyr" w:hAnsi="Allianz Sans Cyr"/>
        <w:sz w:val="28"/>
        <w:szCs w:val="28"/>
        <w:lang w:val="bg-BG"/>
      </w:rPr>
      <w:t xml:space="preserve">Алианц България </w:t>
    </w:r>
  </w:p>
  <w:p w14:paraId="0D7705B9" w14:textId="77777777" w:rsidR="00DB3C06" w:rsidRPr="00F94B93" w:rsidRDefault="00DB3C06" w:rsidP="003146E1">
    <w:pPr>
      <w:tabs>
        <w:tab w:val="left" w:pos="360"/>
      </w:tabs>
      <w:rPr>
        <w:rFonts w:ascii="Allianz Sans Cyr" w:hAnsi="Allianz Sans Cyr" w:cs="Arial"/>
        <w:sz w:val="28"/>
        <w:szCs w:val="28"/>
        <w:lang w:val="bg-BG"/>
      </w:rPr>
    </w:pPr>
    <w:r w:rsidRPr="00F94B93">
      <w:rPr>
        <w:rFonts w:ascii="Allianz Sans Cyr" w:hAnsi="Allianz Sans Cyr"/>
        <w:sz w:val="28"/>
        <w:szCs w:val="28"/>
        <w:lang w:val="bg-BG"/>
      </w:rPr>
      <w:t xml:space="preserve">Въпросник </w:t>
    </w:r>
    <w:r>
      <w:rPr>
        <w:rFonts w:ascii="Allianz Sans Cyr" w:hAnsi="Allianz Sans Cyr"/>
        <w:sz w:val="28"/>
        <w:szCs w:val="28"/>
        <w:lang w:val="bg-BG"/>
      </w:rPr>
      <w:t>към</w:t>
    </w:r>
    <w:r w:rsidRPr="00F94B93">
      <w:rPr>
        <w:rFonts w:ascii="Allianz Sans Cyr" w:hAnsi="Allianz Sans Cyr"/>
        <w:sz w:val="28"/>
        <w:szCs w:val="28"/>
        <w:lang w:val="bg-BG"/>
      </w:rPr>
      <w:t xml:space="preserve"> компания-кандидат за доставчик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84618"/>
    <w:multiLevelType w:val="hybridMultilevel"/>
    <w:tmpl w:val="0540AEBE"/>
    <w:lvl w:ilvl="0" w:tplc="6E6C90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B56A2"/>
    <w:multiLevelType w:val="singleLevel"/>
    <w:tmpl w:val="AB6AAE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1C2E50DA"/>
    <w:multiLevelType w:val="hybridMultilevel"/>
    <w:tmpl w:val="DE1439F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7564F"/>
    <w:multiLevelType w:val="hybridMultilevel"/>
    <w:tmpl w:val="28849D6A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FC0BC3"/>
    <w:multiLevelType w:val="hybridMultilevel"/>
    <w:tmpl w:val="D0C81C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42795"/>
    <w:multiLevelType w:val="hybridMultilevel"/>
    <w:tmpl w:val="188E79BE"/>
    <w:lvl w:ilvl="0" w:tplc="318C2094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401898"/>
    <w:multiLevelType w:val="multilevel"/>
    <w:tmpl w:val="49687256"/>
    <w:lvl w:ilvl="0">
      <w:start w:val="1"/>
      <w:numFmt w:val="decimal"/>
      <w:lvlText w:val="(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2E1597C"/>
    <w:multiLevelType w:val="singleLevel"/>
    <w:tmpl w:val="8640D0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9987459"/>
    <w:multiLevelType w:val="hybridMultilevel"/>
    <w:tmpl w:val="C644B0C0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DB3704F"/>
    <w:multiLevelType w:val="hybridMultilevel"/>
    <w:tmpl w:val="69205588"/>
    <w:lvl w:ilvl="0" w:tplc="32FEC9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86A94"/>
    <w:multiLevelType w:val="hybridMultilevel"/>
    <w:tmpl w:val="F35EFF7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F51C3"/>
    <w:multiLevelType w:val="hybridMultilevel"/>
    <w:tmpl w:val="EB1E7CF0"/>
    <w:lvl w:ilvl="0" w:tplc="0402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3E050917"/>
    <w:multiLevelType w:val="multilevel"/>
    <w:tmpl w:val="6F14AF8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ascii="Calibri" w:hAnsi="Calibri" w:cs="Calibri" w:hint="default"/>
      </w:rPr>
    </w:lvl>
  </w:abstractNum>
  <w:abstractNum w:abstractNumId="13" w15:restartNumberingAfterBreak="0">
    <w:nsid w:val="40F82A8B"/>
    <w:multiLevelType w:val="hybridMultilevel"/>
    <w:tmpl w:val="3AA086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70D81"/>
    <w:multiLevelType w:val="hybridMultilevel"/>
    <w:tmpl w:val="3AA086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FC66E3"/>
    <w:multiLevelType w:val="hybridMultilevel"/>
    <w:tmpl w:val="8490F36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E36D2"/>
    <w:multiLevelType w:val="hybridMultilevel"/>
    <w:tmpl w:val="A660421E"/>
    <w:lvl w:ilvl="0" w:tplc="0402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482F6A5B"/>
    <w:multiLevelType w:val="hybridMultilevel"/>
    <w:tmpl w:val="7DE67AD0"/>
    <w:lvl w:ilvl="0" w:tplc="F7F4DB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1EBEA404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A90556"/>
    <w:multiLevelType w:val="hybridMultilevel"/>
    <w:tmpl w:val="B552A37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A378F"/>
    <w:multiLevelType w:val="multilevel"/>
    <w:tmpl w:val="4AEC8C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149170E"/>
    <w:multiLevelType w:val="hybridMultilevel"/>
    <w:tmpl w:val="33F8298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B22F4"/>
    <w:multiLevelType w:val="hybridMultilevel"/>
    <w:tmpl w:val="58D45936"/>
    <w:lvl w:ilvl="0" w:tplc="D48CA3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5389B0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03872BC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2EAACC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5306C2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15EEA4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71AA2C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E80A3B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6466DAA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53EF50AF"/>
    <w:multiLevelType w:val="hybridMultilevel"/>
    <w:tmpl w:val="DE1439FA"/>
    <w:lvl w:ilvl="0" w:tplc="80606A74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85146A"/>
    <w:multiLevelType w:val="hybridMultilevel"/>
    <w:tmpl w:val="3AA086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B90B6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C0A4684"/>
    <w:multiLevelType w:val="hybridMultilevel"/>
    <w:tmpl w:val="FDCABF4A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EC46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45202EA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1E2786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990F5E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FFAF83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7D4432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849F0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5B0E33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5F2B48FB"/>
    <w:multiLevelType w:val="hybridMultilevel"/>
    <w:tmpl w:val="FDD099B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F735C1"/>
    <w:multiLevelType w:val="multilevel"/>
    <w:tmpl w:val="7A46309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ascii="Calibri" w:hAnsi="Calibri" w:cs="Calibri" w:hint="default"/>
      </w:rPr>
    </w:lvl>
  </w:abstractNum>
  <w:abstractNum w:abstractNumId="28" w15:restartNumberingAfterBreak="0">
    <w:nsid w:val="68280AF8"/>
    <w:multiLevelType w:val="hybridMultilevel"/>
    <w:tmpl w:val="A37A2640"/>
    <w:lvl w:ilvl="0" w:tplc="46967F2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831BBB"/>
    <w:multiLevelType w:val="singleLevel"/>
    <w:tmpl w:val="23EA45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6D13491B"/>
    <w:multiLevelType w:val="hybridMultilevel"/>
    <w:tmpl w:val="E996D0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A4E3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BB1947"/>
    <w:multiLevelType w:val="hybridMultilevel"/>
    <w:tmpl w:val="C43A5FB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FCD4ABA"/>
    <w:multiLevelType w:val="singleLevel"/>
    <w:tmpl w:val="152C7A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 w15:restartNumberingAfterBreak="0">
    <w:nsid w:val="7311235D"/>
    <w:multiLevelType w:val="singleLevel"/>
    <w:tmpl w:val="A440C4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3C22999"/>
    <w:multiLevelType w:val="hybridMultilevel"/>
    <w:tmpl w:val="29C824FC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651D22"/>
    <w:multiLevelType w:val="hybridMultilevel"/>
    <w:tmpl w:val="D0C81CDA"/>
    <w:lvl w:ilvl="0" w:tplc="D1AAF2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8933A3"/>
    <w:multiLevelType w:val="hybridMultilevel"/>
    <w:tmpl w:val="6FF0EDAA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3A10F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D155B27"/>
    <w:multiLevelType w:val="hybridMultilevel"/>
    <w:tmpl w:val="E62CB41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1F0E61"/>
    <w:multiLevelType w:val="hybridMultilevel"/>
    <w:tmpl w:val="85688738"/>
    <w:lvl w:ilvl="0" w:tplc="FFB8DA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BEC46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45202EA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1E2786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990F5E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FFAF83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7D4432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849F0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5B0E33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259561220">
    <w:abstractNumId w:val="24"/>
  </w:num>
  <w:num w:numId="2" w16cid:durableId="72166814">
    <w:abstractNumId w:val="7"/>
  </w:num>
  <w:num w:numId="3" w16cid:durableId="42944655">
    <w:abstractNumId w:val="29"/>
  </w:num>
  <w:num w:numId="4" w16cid:durableId="104661276">
    <w:abstractNumId w:val="32"/>
  </w:num>
  <w:num w:numId="5" w16cid:durableId="914362903">
    <w:abstractNumId w:val="1"/>
  </w:num>
  <w:num w:numId="6" w16cid:durableId="961040189">
    <w:abstractNumId w:val="33"/>
  </w:num>
  <w:num w:numId="7" w16cid:durableId="913927541">
    <w:abstractNumId w:val="37"/>
  </w:num>
  <w:num w:numId="8" w16cid:durableId="2040546274">
    <w:abstractNumId w:val="11"/>
  </w:num>
  <w:num w:numId="9" w16cid:durableId="946936047">
    <w:abstractNumId w:val="16"/>
  </w:num>
  <w:num w:numId="10" w16cid:durableId="680396908">
    <w:abstractNumId w:val="36"/>
  </w:num>
  <w:num w:numId="11" w16cid:durableId="1198816137">
    <w:abstractNumId w:val="21"/>
  </w:num>
  <w:num w:numId="12" w16cid:durableId="1364791371">
    <w:abstractNumId w:val="39"/>
  </w:num>
  <w:num w:numId="13" w16cid:durableId="352849460">
    <w:abstractNumId w:val="25"/>
  </w:num>
  <w:num w:numId="14" w16cid:durableId="625040497">
    <w:abstractNumId w:val="34"/>
  </w:num>
  <w:num w:numId="15" w16cid:durableId="1640840844">
    <w:abstractNumId w:val="8"/>
  </w:num>
  <w:num w:numId="16" w16cid:durableId="750273727">
    <w:abstractNumId w:val="3"/>
  </w:num>
  <w:num w:numId="17" w16cid:durableId="1979218138">
    <w:abstractNumId w:val="26"/>
  </w:num>
  <w:num w:numId="18" w16cid:durableId="1023240010">
    <w:abstractNumId w:val="31"/>
  </w:num>
  <w:num w:numId="19" w16cid:durableId="903297523">
    <w:abstractNumId w:val="30"/>
  </w:num>
  <w:num w:numId="20" w16cid:durableId="1959602400">
    <w:abstractNumId w:val="38"/>
  </w:num>
  <w:num w:numId="21" w16cid:durableId="13295603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697824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493910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02081074">
    <w:abstractNumId w:val="9"/>
  </w:num>
  <w:num w:numId="25" w16cid:durableId="1840733117">
    <w:abstractNumId w:val="0"/>
  </w:num>
  <w:num w:numId="26" w16cid:durableId="682634467">
    <w:abstractNumId w:val="22"/>
  </w:num>
  <w:num w:numId="27" w16cid:durableId="1617176588">
    <w:abstractNumId w:val="5"/>
  </w:num>
  <w:num w:numId="28" w16cid:durableId="1985498708">
    <w:abstractNumId w:val="28"/>
  </w:num>
  <w:num w:numId="29" w16cid:durableId="1971666158">
    <w:abstractNumId w:val="6"/>
  </w:num>
  <w:num w:numId="30" w16cid:durableId="199976886">
    <w:abstractNumId w:val="10"/>
  </w:num>
  <w:num w:numId="31" w16cid:durableId="1733043282">
    <w:abstractNumId w:val="15"/>
  </w:num>
  <w:num w:numId="32" w16cid:durableId="1847473623">
    <w:abstractNumId w:val="13"/>
  </w:num>
  <w:num w:numId="33" w16cid:durableId="912011203">
    <w:abstractNumId w:val="20"/>
  </w:num>
  <w:num w:numId="34" w16cid:durableId="315844514">
    <w:abstractNumId w:val="2"/>
  </w:num>
  <w:num w:numId="35" w16cid:durableId="1051424650">
    <w:abstractNumId w:val="18"/>
  </w:num>
  <w:num w:numId="36" w16cid:durableId="106169203">
    <w:abstractNumId w:val="17"/>
  </w:num>
  <w:num w:numId="37" w16cid:durableId="2025784729">
    <w:abstractNumId w:val="35"/>
  </w:num>
  <w:num w:numId="38" w16cid:durableId="1738283070">
    <w:abstractNumId w:val="4"/>
  </w:num>
  <w:num w:numId="39" w16cid:durableId="1920404886">
    <w:abstractNumId w:val="12"/>
  </w:num>
  <w:num w:numId="40" w16cid:durableId="780805120">
    <w:abstractNumId w:val="19"/>
  </w:num>
  <w:num w:numId="41" w16cid:durableId="74037265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30D"/>
    <w:rsid w:val="000002B3"/>
    <w:rsid w:val="0001512C"/>
    <w:rsid w:val="00016B1B"/>
    <w:rsid w:val="00020889"/>
    <w:rsid w:val="00032108"/>
    <w:rsid w:val="00032EB9"/>
    <w:rsid w:val="00036403"/>
    <w:rsid w:val="00041199"/>
    <w:rsid w:val="00046D85"/>
    <w:rsid w:val="00047803"/>
    <w:rsid w:val="000506A1"/>
    <w:rsid w:val="00052BD5"/>
    <w:rsid w:val="00073B82"/>
    <w:rsid w:val="00080510"/>
    <w:rsid w:val="0008574D"/>
    <w:rsid w:val="000965B8"/>
    <w:rsid w:val="000A0F82"/>
    <w:rsid w:val="000A5CDF"/>
    <w:rsid w:val="000B63DD"/>
    <w:rsid w:val="000C23A2"/>
    <w:rsid w:val="000D05AF"/>
    <w:rsid w:val="000D1CEE"/>
    <w:rsid w:val="000D5088"/>
    <w:rsid w:val="000E1D70"/>
    <w:rsid w:val="000E3618"/>
    <w:rsid w:val="000E4C0A"/>
    <w:rsid w:val="000E5D60"/>
    <w:rsid w:val="000E7043"/>
    <w:rsid w:val="000F14D8"/>
    <w:rsid w:val="001013D3"/>
    <w:rsid w:val="001050FB"/>
    <w:rsid w:val="0010556E"/>
    <w:rsid w:val="001111D6"/>
    <w:rsid w:val="00111897"/>
    <w:rsid w:val="00114BF5"/>
    <w:rsid w:val="0011580B"/>
    <w:rsid w:val="001176C7"/>
    <w:rsid w:val="001220D0"/>
    <w:rsid w:val="00132106"/>
    <w:rsid w:val="001363F2"/>
    <w:rsid w:val="00144761"/>
    <w:rsid w:val="00151AEE"/>
    <w:rsid w:val="00155E68"/>
    <w:rsid w:val="00165566"/>
    <w:rsid w:val="00192611"/>
    <w:rsid w:val="00192737"/>
    <w:rsid w:val="001A0D2A"/>
    <w:rsid w:val="001A4E73"/>
    <w:rsid w:val="001A5B4A"/>
    <w:rsid w:val="001B057F"/>
    <w:rsid w:val="001B3CAB"/>
    <w:rsid w:val="001B3F29"/>
    <w:rsid w:val="001B7DD0"/>
    <w:rsid w:val="001C4520"/>
    <w:rsid w:val="001E0D86"/>
    <w:rsid w:val="001E1F8C"/>
    <w:rsid w:val="001E50A9"/>
    <w:rsid w:val="001E65CF"/>
    <w:rsid w:val="001F6031"/>
    <w:rsid w:val="001F7212"/>
    <w:rsid w:val="002033CE"/>
    <w:rsid w:val="0020658B"/>
    <w:rsid w:val="0021655C"/>
    <w:rsid w:val="00227E56"/>
    <w:rsid w:val="0023668D"/>
    <w:rsid w:val="0024010E"/>
    <w:rsid w:val="00243892"/>
    <w:rsid w:val="00250ED6"/>
    <w:rsid w:val="00255EA8"/>
    <w:rsid w:val="0025675F"/>
    <w:rsid w:val="00257D79"/>
    <w:rsid w:val="002617FD"/>
    <w:rsid w:val="00264643"/>
    <w:rsid w:val="00265A2D"/>
    <w:rsid w:val="00267C24"/>
    <w:rsid w:val="00272421"/>
    <w:rsid w:val="00283F3B"/>
    <w:rsid w:val="00285A54"/>
    <w:rsid w:val="00294111"/>
    <w:rsid w:val="00295256"/>
    <w:rsid w:val="00295768"/>
    <w:rsid w:val="002A196E"/>
    <w:rsid w:val="002A3FC8"/>
    <w:rsid w:val="002B0033"/>
    <w:rsid w:val="002B3C07"/>
    <w:rsid w:val="002B5F8C"/>
    <w:rsid w:val="002C5B00"/>
    <w:rsid w:val="002D25CC"/>
    <w:rsid w:val="002D42CA"/>
    <w:rsid w:val="002E124A"/>
    <w:rsid w:val="002E44DD"/>
    <w:rsid w:val="002E4820"/>
    <w:rsid w:val="002F2333"/>
    <w:rsid w:val="002F3EC2"/>
    <w:rsid w:val="002F4747"/>
    <w:rsid w:val="002F6D22"/>
    <w:rsid w:val="0030397C"/>
    <w:rsid w:val="00313E32"/>
    <w:rsid w:val="003146E1"/>
    <w:rsid w:val="00325E68"/>
    <w:rsid w:val="00341FD7"/>
    <w:rsid w:val="0034297F"/>
    <w:rsid w:val="00353DCE"/>
    <w:rsid w:val="00362FD0"/>
    <w:rsid w:val="00365995"/>
    <w:rsid w:val="00365A9B"/>
    <w:rsid w:val="0036637E"/>
    <w:rsid w:val="00380EE6"/>
    <w:rsid w:val="0038124D"/>
    <w:rsid w:val="0038205F"/>
    <w:rsid w:val="00395CD2"/>
    <w:rsid w:val="00396ECB"/>
    <w:rsid w:val="003A4281"/>
    <w:rsid w:val="003A7842"/>
    <w:rsid w:val="003B4BAD"/>
    <w:rsid w:val="003C0244"/>
    <w:rsid w:val="003C063E"/>
    <w:rsid w:val="003D0B48"/>
    <w:rsid w:val="003D2C3E"/>
    <w:rsid w:val="003D6A6F"/>
    <w:rsid w:val="003E03B6"/>
    <w:rsid w:val="003E0CA4"/>
    <w:rsid w:val="003F0A36"/>
    <w:rsid w:val="00402D2C"/>
    <w:rsid w:val="00404889"/>
    <w:rsid w:val="004052E2"/>
    <w:rsid w:val="004129D9"/>
    <w:rsid w:val="00421C01"/>
    <w:rsid w:val="0042253E"/>
    <w:rsid w:val="004242E4"/>
    <w:rsid w:val="00431AEE"/>
    <w:rsid w:val="004448CB"/>
    <w:rsid w:val="00447045"/>
    <w:rsid w:val="00447DFE"/>
    <w:rsid w:val="0046020B"/>
    <w:rsid w:val="004621AA"/>
    <w:rsid w:val="00462DCF"/>
    <w:rsid w:val="00467CC3"/>
    <w:rsid w:val="00467E94"/>
    <w:rsid w:val="004777A4"/>
    <w:rsid w:val="00487A59"/>
    <w:rsid w:val="00494B49"/>
    <w:rsid w:val="0049548D"/>
    <w:rsid w:val="0049584D"/>
    <w:rsid w:val="00497C4F"/>
    <w:rsid w:val="004B2DD7"/>
    <w:rsid w:val="004B3181"/>
    <w:rsid w:val="004B58F6"/>
    <w:rsid w:val="004D2B0F"/>
    <w:rsid w:val="004D49A9"/>
    <w:rsid w:val="004E1A40"/>
    <w:rsid w:val="005145B4"/>
    <w:rsid w:val="005207D5"/>
    <w:rsid w:val="0052444A"/>
    <w:rsid w:val="00524A5D"/>
    <w:rsid w:val="0052552A"/>
    <w:rsid w:val="00540D82"/>
    <w:rsid w:val="0054486E"/>
    <w:rsid w:val="00547DDB"/>
    <w:rsid w:val="00552AC6"/>
    <w:rsid w:val="00553C19"/>
    <w:rsid w:val="00554DB6"/>
    <w:rsid w:val="005578AE"/>
    <w:rsid w:val="00564C20"/>
    <w:rsid w:val="005723ED"/>
    <w:rsid w:val="00572AB4"/>
    <w:rsid w:val="005737EB"/>
    <w:rsid w:val="00575C75"/>
    <w:rsid w:val="0057796E"/>
    <w:rsid w:val="0058264C"/>
    <w:rsid w:val="00583777"/>
    <w:rsid w:val="00584673"/>
    <w:rsid w:val="00587B90"/>
    <w:rsid w:val="005913C8"/>
    <w:rsid w:val="00594036"/>
    <w:rsid w:val="005A241A"/>
    <w:rsid w:val="005A25D2"/>
    <w:rsid w:val="005B19F1"/>
    <w:rsid w:val="005B6D1E"/>
    <w:rsid w:val="005B7454"/>
    <w:rsid w:val="005C34FC"/>
    <w:rsid w:val="005C4998"/>
    <w:rsid w:val="005C4D35"/>
    <w:rsid w:val="005D46D6"/>
    <w:rsid w:val="005D4A74"/>
    <w:rsid w:val="005D5FD8"/>
    <w:rsid w:val="005E4846"/>
    <w:rsid w:val="005E5416"/>
    <w:rsid w:val="005E5717"/>
    <w:rsid w:val="005E598B"/>
    <w:rsid w:val="005E5A3D"/>
    <w:rsid w:val="005E64E8"/>
    <w:rsid w:val="005F345F"/>
    <w:rsid w:val="006168B9"/>
    <w:rsid w:val="00617CBF"/>
    <w:rsid w:val="0062480E"/>
    <w:rsid w:val="00627B4B"/>
    <w:rsid w:val="006310E4"/>
    <w:rsid w:val="00634438"/>
    <w:rsid w:val="0063797C"/>
    <w:rsid w:val="00641AFE"/>
    <w:rsid w:val="00646282"/>
    <w:rsid w:val="00646355"/>
    <w:rsid w:val="006612C4"/>
    <w:rsid w:val="006631B2"/>
    <w:rsid w:val="0066474D"/>
    <w:rsid w:val="0067222C"/>
    <w:rsid w:val="0067645D"/>
    <w:rsid w:val="006951EA"/>
    <w:rsid w:val="00696289"/>
    <w:rsid w:val="006A01B9"/>
    <w:rsid w:val="006B0CE8"/>
    <w:rsid w:val="006B16E9"/>
    <w:rsid w:val="006B17EF"/>
    <w:rsid w:val="006C2848"/>
    <w:rsid w:val="006C7599"/>
    <w:rsid w:val="006D41A6"/>
    <w:rsid w:val="006D61E2"/>
    <w:rsid w:val="006E0DF1"/>
    <w:rsid w:val="006E50AA"/>
    <w:rsid w:val="006F2605"/>
    <w:rsid w:val="006F6E8C"/>
    <w:rsid w:val="0070356F"/>
    <w:rsid w:val="00705810"/>
    <w:rsid w:val="00713D9D"/>
    <w:rsid w:val="007170FD"/>
    <w:rsid w:val="007203E3"/>
    <w:rsid w:val="00721D66"/>
    <w:rsid w:val="007228C9"/>
    <w:rsid w:val="00722C4B"/>
    <w:rsid w:val="007240EC"/>
    <w:rsid w:val="00727F61"/>
    <w:rsid w:val="0073003E"/>
    <w:rsid w:val="0073135C"/>
    <w:rsid w:val="00733DB3"/>
    <w:rsid w:val="00737A01"/>
    <w:rsid w:val="007425D8"/>
    <w:rsid w:val="00743200"/>
    <w:rsid w:val="00744716"/>
    <w:rsid w:val="00745F66"/>
    <w:rsid w:val="00746634"/>
    <w:rsid w:val="00750089"/>
    <w:rsid w:val="007574F8"/>
    <w:rsid w:val="00771800"/>
    <w:rsid w:val="00771BD3"/>
    <w:rsid w:val="007754A1"/>
    <w:rsid w:val="00796218"/>
    <w:rsid w:val="00797D54"/>
    <w:rsid w:val="007A36EB"/>
    <w:rsid w:val="007B4EB6"/>
    <w:rsid w:val="007B79FF"/>
    <w:rsid w:val="007C49E6"/>
    <w:rsid w:val="007C7B29"/>
    <w:rsid w:val="007E74BC"/>
    <w:rsid w:val="007F456B"/>
    <w:rsid w:val="00802E9A"/>
    <w:rsid w:val="00803B03"/>
    <w:rsid w:val="008049C5"/>
    <w:rsid w:val="00804C8B"/>
    <w:rsid w:val="008158E0"/>
    <w:rsid w:val="00817024"/>
    <w:rsid w:val="00820CDC"/>
    <w:rsid w:val="008318AE"/>
    <w:rsid w:val="00834FDF"/>
    <w:rsid w:val="0083703D"/>
    <w:rsid w:val="00844D72"/>
    <w:rsid w:val="008513AC"/>
    <w:rsid w:val="00851E8B"/>
    <w:rsid w:val="00854B3B"/>
    <w:rsid w:val="008704CD"/>
    <w:rsid w:val="00870994"/>
    <w:rsid w:val="00870A36"/>
    <w:rsid w:val="008750A2"/>
    <w:rsid w:val="008866F3"/>
    <w:rsid w:val="008A15F8"/>
    <w:rsid w:val="008A63C7"/>
    <w:rsid w:val="008A762B"/>
    <w:rsid w:val="008B3AE6"/>
    <w:rsid w:val="008C42A5"/>
    <w:rsid w:val="008C58C9"/>
    <w:rsid w:val="008E5917"/>
    <w:rsid w:val="008E77FF"/>
    <w:rsid w:val="008F0903"/>
    <w:rsid w:val="008F1161"/>
    <w:rsid w:val="008F5FB6"/>
    <w:rsid w:val="008F78E5"/>
    <w:rsid w:val="00904F95"/>
    <w:rsid w:val="0091212A"/>
    <w:rsid w:val="00914802"/>
    <w:rsid w:val="009176A0"/>
    <w:rsid w:val="00921AA2"/>
    <w:rsid w:val="00924F9C"/>
    <w:rsid w:val="00934419"/>
    <w:rsid w:val="00943B85"/>
    <w:rsid w:val="009446FE"/>
    <w:rsid w:val="0094763E"/>
    <w:rsid w:val="0095116A"/>
    <w:rsid w:val="009526CF"/>
    <w:rsid w:val="0095293E"/>
    <w:rsid w:val="00953277"/>
    <w:rsid w:val="009636B0"/>
    <w:rsid w:val="0096419F"/>
    <w:rsid w:val="0096612D"/>
    <w:rsid w:val="00971F8F"/>
    <w:rsid w:val="00973F26"/>
    <w:rsid w:val="00974106"/>
    <w:rsid w:val="00990DB3"/>
    <w:rsid w:val="00994E83"/>
    <w:rsid w:val="009956DB"/>
    <w:rsid w:val="009A1876"/>
    <w:rsid w:val="009A20B9"/>
    <w:rsid w:val="009A3B9B"/>
    <w:rsid w:val="009A7B65"/>
    <w:rsid w:val="009B3437"/>
    <w:rsid w:val="009D18F0"/>
    <w:rsid w:val="009D2D1A"/>
    <w:rsid w:val="009D42CA"/>
    <w:rsid w:val="009D585C"/>
    <w:rsid w:val="009D7C90"/>
    <w:rsid w:val="009E6097"/>
    <w:rsid w:val="009E6295"/>
    <w:rsid w:val="009F23F8"/>
    <w:rsid w:val="009F3390"/>
    <w:rsid w:val="00A03830"/>
    <w:rsid w:val="00A11DD7"/>
    <w:rsid w:val="00A12793"/>
    <w:rsid w:val="00A14081"/>
    <w:rsid w:val="00A1454B"/>
    <w:rsid w:val="00A165D2"/>
    <w:rsid w:val="00A23BB5"/>
    <w:rsid w:val="00A26DDD"/>
    <w:rsid w:val="00A30A6A"/>
    <w:rsid w:val="00A326BD"/>
    <w:rsid w:val="00A351C1"/>
    <w:rsid w:val="00A354C1"/>
    <w:rsid w:val="00A37FE5"/>
    <w:rsid w:val="00A40E7A"/>
    <w:rsid w:val="00A477C1"/>
    <w:rsid w:val="00A56F15"/>
    <w:rsid w:val="00A57900"/>
    <w:rsid w:val="00A61F1F"/>
    <w:rsid w:val="00A62521"/>
    <w:rsid w:val="00A77378"/>
    <w:rsid w:val="00A8175D"/>
    <w:rsid w:val="00A921DB"/>
    <w:rsid w:val="00A955B8"/>
    <w:rsid w:val="00AA1866"/>
    <w:rsid w:val="00AA663D"/>
    <w:rsid w:val="00AA6C58"/>
    <w:rsid w:val="00AB047B"/>
    <w:rsid w:val="00AB150D"/>
    <w:rsid w:val="00AB18DE"/>
    <w:rsid w:val="00AB791A"/>
    <w:rsid w:val="00AC13E3"/>
    <w:rsid w:val="00AC4A0B"/>
    <w:rsid w:val="00AD17D2"/>
    <w:rsid w:val="00AD3359"/>
    <w:rsid w:val="00AF0AA9"/>
    <w:rsid w:val="00AF669F"/>
    <w:rsid w:val="00B062E4"/>
    <w:rsid w:val="00B25985"/>
    <w:rsid w:val="00B32E83"/>
    <w:rsid w:val="00B3530D"/>
    <w:rsid w:val="00B41253"/>
    <w:rsid w:val="00B5525E"/>
    <w:rsid w:val="00B561BE"/>
    <w:rsid w:val="00B60238"/>
    <w:rsid w:val="00B60A00"/>
    <w:rsid w:val="00B61685"/>
    <w:rsid w:val="00B61AEA"/>
    <w:rsid w:val="00B74A25"/>
    <w:rsid w:val="00B92043"/>
    <w:rsid w:val="00B9207E"/>
    <w:rsid w:val="00B92F5C"/>
    <w:rsid w:val="00BA0A04"/>
    <w:rsid w:val="00BA1EAF"/>
    <w:rsid w:val="00BA4E82"/>
    <w:rsid w:val="00BA54D4"/>
    <w:rsid w:val="00BB5779"/>
    <w:rsid w:val="00BB7A07"/>
    <w:rsid w:val="00BC08CF"/>
    <w:rsid w:val="00BC0D30"/>
    <w:rsid w:val="00BC6C6F"/>
    <w:rsid w:val="00BC6F23"/>
    <w:rsid w:val="00BD553A"/>
    <w:rsid w:val="00BE7F67"/>
    <w:rsid w:val="00BF7013"/>
    <w:rsid w:val="00BF73EE"/>
    <w:rsid w:val="00BF7DA3"/>
    <w:rsid w:val="00C10A88"/>
    <w:rsid w:val="00C11BAB"/>
    <w:rsid w:val="00C14B5F"/>
    <w:rsid w:val="00C25237"/>
    <w:rsid w:val="00C25AEC"/>
    <w:rsid w:val="00C305C6"/>
    <w:rsid w:val="00C336B9"/>
    <w:rsid w:val="00C338C3"/>
    <w:rsid w:val="00C362DC"/>
    <w:rsid w:val="00C402DA"/>
    <w:rsid w:val="00C40306"/>
    <w:rsid w:val="00C40CC5"/>
    <w:rsid w:val="00C50E64"/>
    <w:rsid w:val="00C54604"/>
    <w:rsid w:val="00C61686"/>
    <w:rsid w:val="00C629EE"/>
    <w:rsid w:val="00C635AF"/>
    <w:rsid w:val="00C649F5"/>
    <w:rsid w:val="00C6708F"/>
    <w:rsid w:val="00C72C17"/>
    <w:rsid w:val="00C908C2"/>
    <w:rsid w:val="00C9547C"/>
    <w:rsid w:val="00CA1AB0"/>
    <w:rsid w:val="00CA5169"/>
    <w:rsid w:val="00CA62C2"/>
    <w:rsid w:val="00CA7B00"/>
    <w:rsid w:val="00CB3DA3"/>
    <w:rsid w:val="00CC06D5"/>
    <w:rsid w:val="00CC141B"/>
    <w:rsid w:val="00CC32D8"/>
    <w:rsid w:val="00CD3D0D"/>
    <w:rsid w:val="00CE026A"/>
    <w:rsid w:val="00CE114D"/>
    <w:rsid w:val="00CE629F"/>
    <w:rsid w:val="00CF6552"/>
    <w:rsid w:val="00CF72C1"/>
    <w:rsid w:val="00D01AED"/>
    <w:rsid w:val="00D0658F"/>
    <w:rsid w:val="00D07EF7"/>
    <w:rsid w:val="00D12842"/>
    <w:rsid w:val="00D23D10"/>
    <w:rsid w:val="00D23E21"/>
    <w:rsid w:val="00D42033"/>
    <w:rsid w:val="00D426E2"/>
    <w:rsid w:val="00D43247"/>
    <w:rsid w:val="00D450E8"/>
    <w:rsid w:val="00D4684E"/>
    <w:rsid w:val="00D46FA5"/>
    <w:rsid w:val="00D52E44"/>
    <w:rsid w:val="00D56C39"/>
    <w:rsid w:val="00D607B9"/>
    <w:rsid w:val="00D71F0D"/>
    <w:rsid w:val="00D82D35"/>
    <w:rsid w:val="00D83FA6"/>
    <w:rsid w:val="00D844C6"/>
    <w:rsid w:val="00D852CF"/>
    <w:rsid w:val="00D860E3"/>
    <w:rsid w:val="00D861BB"/>
    <w:rsid w:val="00D86759"/>
    <w:rsid w:val="00D96BF6"/>
    <w:rsid w:val="00DB3C06"/>
    <w:rsid w:val="00DB74E3"/>
    <w:rsid w:val="00DC4184"/>
    <w:rsid w:val="00DD057E"/>
    <w:rsid w:val="00DD23B7"/>
    <w:rsid w:val="00DD3FF2"/>
    <w:rsid w:val="00DE46D6"/>
    <w:rsid w:val="00DF27E9"/>
    <w:rsid w:val="00E05A08"/>
    <w:rsid w:val="00E079AC"/>
    <w:rsid w:val="00E136BC"/>
    <w:rsid w:val="00E20D3C"/>
    <w:rsid w:val="00E22BE6"/>
    <w:rsid w:val="00E274F9"/>
    <w:rsid w:val="00E300F8"/>
    <w:rsid w:val="00E35CA3"/>
    <w:rsid w:val="00E47DB9"/>
    <w:rsid w:val="00E47E87"/>
    <w:rsid w:val="00E54E61"/>
    <w:rsid w:val="00E65A7F"/>
    <w:rsid w:val="00E66F1F"/>
    <w:rsid w:val="00E671BE"/>
    <w:rsid w:val="00E67472"/>
    <w:rsid w:val="00E717B8"/>
    <w:rsid w:val="00E72BD3"/>
    <w:rsid w:val="00E74CA8"/>
    <w:rsid w:val="00E77027"/>
    <w:rsid w:val="00E82B0E"/>
    <w:rsid w:val="00E91107"/>
    <w:rsid w:val="00E911EC"/>
    <w:rsid w:val="00EA58F1"/>
    <w:rsid w:val="00EB06AD"/>
    <w:rsid w:val="00EB504A"/>
    <w:rsid w:val="00ED5AE6"/>
    <w:rsid w:val="00EF2B77"/>
    <w:rsid w:val="00F034E8"/>
    <w:rsid w:val="00F035E0"/>
    <w:rsid w:val="00F10569"/>
    <w:rsid w:val="00F12E62"/>
    <w:rsid w:val="00F2117C"/>
    <w:rsid w:val="00F24558"/>
    <w:rsid w:val="00F261FC"/>
    <w:rsid w:val="00F2706A"/>
    <w:rsid w:val="00F304CB"/>
    <w:rsid w:val="00F31927"/>
    <w:rsid w:val="00F34D5C"/>
    <w:rsid w:val="00F37338"/>
    <w:rsid w:val="00F46CE5"/>
    <w:rsid w:val="00F560B6"/>
    <w:rsid w:val="00F60440"/>
    <w:rsid w:val="00F63017"/>
    <w:rsid w:val="00F675E6"/>
    <w:rsid w:val="00F777FA"/>
    <w:rsid w:val="00F87592"/>
    <w:rsid w:val="00F94B93"/>
    <w:rsid w:val="00FB149B"/>
    <w:rsid w:val="00FB31A3"/>
    <w:rsid w:val="00FB6014"/>
    <w:rsid w:val="00FC27FD"/>
    <w:rsid w:val="00FC5EDA"/>
    <w:rsid w:val="00FD4EF0"/>
    <w:rsid w:val="00FD7BB7"/>
    <w:rsid w:val="00FE152A"/>
    <w:rsid w:val="00FE344B"/>
    <w:rsid w:val="00FE65F1"/>
    <w:rsid w:val="00FE6D1E"/>
    <w:rsid w:val="00FF41B2"/>
    <w:rsid w:val="00FF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126FFF9"/>
  <w15:docId w15:val="{6AA32A57-9713-41F0-8843-82D6A4376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4"/>
      <w:lang w:val="bg-BG"/>
    </w:rPr>
  </w:style>
  <w:style w:type="paragraph" w:styleId="Heading2">
    <w:name w:val="heading 2"/>
    <w:basedOn w:val="Normal"/>
    <w:next w:val="Normal"/>
    <w:qFormat/>
    <w:rsid w:val="001F60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Arial" w:hAnsi="Arial"/>
      <w:b/>
      <w:sz w:val="24"/>
      <w:lang w:val="bg-BG"/>
    </w:rPr>
  </w:style>
  <w:style w:type="character" w:styleId="Hyperlink">
    <w:name w:val="Hyperlink"/>
    <w:rsid w:val="00B3530D"/>
    <w:rPr>
      <w:color w:val="0000FF"/>
      <w:u w:val="single"/>
    </w:rPr>
  </w:style>
  <w:style w:type="character" w:styleId="FollowedHyperlink">
    <w:name w:val="FollowedHyperlink"/>
    <w:rsid w:val="00B3530D"/>
    <w:rPr>
      <w:color w:val="800080"/>
      <w:u w:val="single"/>
    </w:rPr>
  </w:style>
  <w:style w:type="character" w:styleId="PageNumber">
    <w:name w:val="page number"/>
    <w:basedOn w:val="DefaultParagraphFont"/>
    <w:rsid w:val="00C10A88"/>
  </w:style>
  <w:style w:type="paragraph" w:styleId="BalloonText">
    <w:name w:val="Balloon Text"/>
    <w:basedOn w:val="Normal"/>
    <w:semiHidden/>
    <w:rsid w:val="004048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85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7170FD"/>
    <w:rPr>
      <w:lang w:val="en-US"/>
    </w:rPr>
  </w:style>
  <w:style w:type="paragraph" w:styleId="ListParagraph">
    <w:name w:val="List Paragraph"/>
    <w:basedOn w:val="Normal"/>
    <w:uiPriority w:val="34"/>
    <w:qFormat/>
    <w:rsid w:val="00AC4A0B"/>
    <w:pPr>
      <w:ind w:left="720"/>
      <w:contextualSpacing/>
    </w:pPr>
  </w:style>
  <w:style w:type="paragraph" w:styleId="Revision">
    <w:name w:val="Revision"/>
    <w:hidden/>
    <w:uiPriority w:val="99"/>
    <w:semiHidden/>
    <w:rsid w:val="00CE629F"/>
    <w:rPr>
      <w:lang w:eastAsia="bg-BG"/>
    </w:rPr>
  </w:style>
  <w:style w:type="character" w:styleId="CommentReference">
    <w:name w:val="annotation reference"/>
    <w:basedOn w:val="DefaultParagraphFont"/>
    <w:semiHidden/>
    <w:unhideWhenUsed/>
    <w:rsid w:val="00A921D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921DB"/>
  </w:style>
  <w:style w:type="character" w:customStyle="1" w:styleId="CommentTextChar">
    <w:name w:val="Comment Text Char"/>
    <w:basedOn w:val="DefaultParagraphFont"/>
    <w:link w:val="CommentText"/>
    <w:rsid w:val="00A921DB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921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921DB"/>
    <w:rPr>
      <w:b/>
      <w:bCs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1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6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4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&#1079;&#1072;&#1087;&#1086;&#1074;&#1077;&#1076;&#1080;\&#1055;&#1083;&#1072;&#1085;&#1086;&#1074;&#1072;%20&#1087;&#1088;&#1086;&#1074;&#1077;&#1088;&#1082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94C732074BD147AF8751A27408A6D6" ma:contentTypeVersion="27" ma:contentTypeDescription="Create a new document." ma:contentTypeScope="" ma:versionID="55aa4397ce277a58678b0ceee7b5185c">
  <xsd:schema xmlns:xsd="http://www.w3.org/2001/XMLSchema" xmlns:xs="http://www.w3.org/2001/XMLSchema" xmlns:p="http://schemas.microsoft.com/office/2006/metadata/properties" xmlns:ns2="163d59ea-8104-48e1-9486-4684d2f6a530" xmlns:ns3="069c4447-b47a-4941-a55a-8db0058c460e" targetNamespace="http://schemas.microsoft.com/office/2006/metadata/properties" ma:root="true" ma:fieldsID="8c756513ad6a3d6ac4ecddda197ec920" ns2:_="" ns3:_="">
    <xsd:import namespace="163d59ea-8104-48e1-9486-4684d2f6a530"/>
    <xsd:import namespace="069c4447-b47a-4941-a55a-8db0058c460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ssierOwner" minOccurs="0"/>
                <xsd:element ref="ns2:DossierStatus" minOccurs="0"/>
                <xsd:element ref="ns2:l062fff9ef7f4d818c543c8c3bf40749" minOccurs="0"/>
                <xsd:element ref="ns2:TaxCatchAll" minOccurs="0"/>
                <xsd:element ref="ns2:TaxCatchAllLabel" minOccurs="0"/>
                <xsd:element ref="ns2:MailPreviewData" minOccurs="0"/>
                <xsd:element ref="ns2:ContractExpirationDa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Dataandtime" minOccurs="0"/>
                <xsd:element ref="ns3:TranslatedLang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d59ea-8104-48e1-9486-4684d2f6a53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ssierOwner" ma:index="11" nillable="true" ma:displayName="Dossier owner(s)" ma:description="Person(s) owning the dossier." ma:hidden="true" ma:internalName="Dossier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Status" ma:index="12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l062fff9ef7f4d818c543c8c3bf40749" ma:index="13" nillable="true" ma:taxonomy="true" ma:internalName="l062fff9ef7f4d818c543c8c3bf40749" ma:taxonomyFieldName="Document_Class" ma:displayName="Document Class" ma:readOnly="false" ma:fieldId="{5062fff9-ef7f-4d81-8c54-3c8c3bf40749}" ma:sspId="10820af1-e82f-496e-bbcb-d9502914b7b2" ma:termSetId="a8fe5516-3f25-4a18-9fe8-9ec61fcfebb7" ma:anchorId="f3769284-ebf9-45c0-9e0f-a19a2a60e5c6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e2afa1d-b7d4-450a-b226-53b67672acd7}" ma:internalName="TaxCatchAll" ma:showField="CatchAllData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e2afa1d-b7d4-450a-b226-53b67672acd7}" ma:internalName="TaxCatchAllLabel" ma:readOnly="true" ma:showField="CatchAllDataLabel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ilPreviewData" ma:index="17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ContractExpirationDate" ma:index="18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9c4447-b47a-4941-a55a-8db0058c46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andtime" ma:index="30" nillable="true" ma:displayName="Data and time" ma:format="DateTime" ma:internalName="Dataandtime">
      <xsd:simpleType>
        <xsd:restriction base="dms:DateTim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ExpirationDate xmlns="163d59ea-8104-48e1-9486-4684d2f6a530" xsi:nil="true"/>
    <lcf76f155ced4ddcb4097134ff3c332f xmlns="069c4447-b47a-4941-a55a-8db0058c460e">
      <Terms xmlns="http://schemas.microsoft.com/office/infopath/2007/PartnerControls"/>
    </lcf76f155ced4ddcb4097134ff3c332f>
    <l062fff9ef7f4d818c543c8c3bf40749 xmlns="163d59ea-8104-48e1-9486-4684d2f6a530">
      <Terms xmlns="http://schemas.microsoft.com/office/infopath/2007/PartnerControls"/>
    </l062fff9ef7f4d818c543c8c3bf40749>
    <DossierOwner xmlns="163d59ea-8104-48e1-9486-4684d2f6a530">
      <UserInfo>
        <DisplayName/>
        <AccountId xsi:nil="true"/>
        <AccountType/>
      </UserInfo>
    </DossierOwner>
    <DossierStatus xmlns="163d59ea-8104-48e1-9486-4684d2f6a530" xsi:nil="true"/>
    <TaxCatchAll xmlns="163d59ea-8104-48e1-9486-4684d2f6a530" xsi:nil="true"/>
    <MailPreviewData xmlns="163d59ea-8104-48e1-9486-4684d2f6a530" xsi:nil="true"/>
    <Dataandtime xmlns="069c4447-b47a-4941-a55a-8db0058c460e" xsi:nil="true"/>
    <_dlc_DocId xmlns="163d59ea-8104-48e1-9486-4684d2f6a530">Z3AKF2JDFA7C-1604338179-577987</_dlc_DocId>
    <_dlc_DocIdUrl xmlns="163d59ea-8104-48e1-9486-4684d2f6a530">
      <Url>https://allianzms.sharepoint.com/teams/BG0001-7960639/_layouts/15/DocIdRedir.aspx?ID=Z3AKF2JDFA7C-1604338179-577987</Url>
      <Description>Z3AKF2JDFA7C-1604338179-577987</Description>
    </_dlc_DocIdUrl>
    <TranslatedLang xmlns="069c4447-b47a-4941-a55a-8db0058c460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7562B-EDF7-46A8-96F4-AC92067B7876}"/>
</file>

<file path=customXml/itemProps2.xml><?xml version="1.0" encoding="utf-8"?>
<ds:datastoreItem xmlns:ds="http://schemas.openxmlformats.org/officeDocument/2006/customXml" ds:itemID="{5D63B3D9-03BC-4071-BE5A-5B8CE3054B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EC5C29-82B9-49DB-8BD8-CD64C2D878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97D70E-6EA1-4988-91FE-497C31D0EC0D}">
  <ds:schemaRefs>
    <ds:schemaRef ds:uri="http://schemas.microsoft.com/office/2006/metadata/properties"/>
    <ds:schemaRef ds:uri="http://schemas.microsoft.com/office/infopath/2007/PartnerControls"/>
    <ds:schemaRef ds:uri="163d59ea-8104-48e1-9486-4684d2f6a530"/>
    <ds:schemaRef ds:uri="069c4447-b47a-4941-a55a-8db0058c460e"/>
  </ds:schemaRefs>
</ds:datastoreItem>
</file>

<file path=customXml/itemProps5.xml><?xml version="1.0" encoding="utf-8"?>
<ds:datastoreItem xmlns:ds="http://schemas.openxmlformats.org/officeDocument/2006/customXml" ds:itemID="{7364430B-0B5D-4423-A359-BDC23343D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Планова проверка</Template>
  <TotalTime>1508</TotalTime>
  <Pages>3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121</vt:lpstr>
    </vt:vector>
  </TitlesOfParts>
  <Company>CB BULGARIA</Company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121</dc:title>
  <dc:subject/>
  <dc:creator>Allianz</dc:creator>
  <cp:keywords/>
  <cp:lastModifiedBy>Stoilkov, Radoslav (Allianz Bank Bulgaria AD)</cp:lastModifiedBy>
  <cp:revision>271</cp:revision>
  <cp:lastPrinted>2026-03-27T19:55:00Z</cp:lastPrinted>
  <dcterms:created xsi:type="dcterms:W3CDTF">2024-02-05T04:45:00Z</dcterms:created>
  <dcterms:modified xsi:type="dcterms:W3CDTF">2026-04-29T08:58:00Z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sync_ServerID">
    <vt:lpwstr>afd47052-d4b6-4a68-bc46-5ebf2229a14c</vt:lpwstr>
  </property>
  <property fmtid="{D5CDD505-2E9C-101B-9397-08002B2CF9AE}" pid="3" name="Offisync_UniqueId">
    <vt:lpwstr>750938</vt:lpwstr>
  </property>
  <property fmtid="{D5CDD505-2E9C-101B-9397-08002B2CF9AE}" pid="4" name="Offisync_ProviderInitializationData">
    <vt:lpwstr>https://connect.allianz.com</vt:lpwstr>
  </property>
  <property fmtid="{D5CDD505-2E9C-101B-9397-08002B2CF9AE}" pid="5" name="Jive_LatestUserAccountName">
    <vt:lpwstr>ivaylo.karapanchev@bank.allianz.bg</vt:lpwstr>
  </property>
  <property fmtid="{D5CDD505-2E9C-101B-9397-08002B2CF9AE}" pid="6" name="Jive_VersionGuid">
    <vt:lpwstr>7c3816cc-7206-4039-a23d-dc1bd376af13</vt:lpwstr>
  </property>
  <property fmtid="{D5CDD505-2E9C-101B-9397-08002B2CF9AE}" pid="7" name="Offisync_UpdateToken">
    <vt:lpwstr>1</vt:lpwstr>
  </property>
  <property fmtid="{D5CDD505-2E9C-101B-9397-08002B2CF9AE}" pid="8" name="MSIP_Label_ce5f591a-3248-43e9-9b70-1ad50135772d_Enabled">
    <vt:lpwstr>true</vt:lpwstr>
  </property>
  <property fmtid="{D5CDD505-2E9C-101B-9397-08002B2CF9AE}" pid="9" name="MSIP_Label_ce5f591a-3248-43e9-9b70-1ad50135772d_SetDate">
    <vt:lpwstr>2024-02-01T13:44:29Z</vt:lpwstr>
  </property>
  <property fmtid="{D5CDD505-2E9C-101B-9397-08002B2CF9AE}" pid="10" name="MSIP_Label_ce5f591a-3248-43e9-9b70-1ad50135772d_Method">
    <vt:lpwstr>Privileged</vt:lpwstr>
  </property>
  <property fmtid="{D5CDD505-2E9C-101B-9397-08002B2CF9AE}" pid="11" name="MSIP_Label_ce5f591a-3248-43e9-9b70-1ad50135772d_Name">
    <vt:lpwstr>ce5f591a-3248-43e9-9b70-1ad50135772d</vt:lpwstr>
  </property>
  <property fmtid="{D5CDD505-2E9C-101B-9397-08002B2CF9AE}" pid="12" name="MSIP_Label_ce5f591a-3248-43e9-9b70-1ad50135772d_SiteId">
    <vt:lpwstr>6e06e42d-6925-47c6-b9e7-9581c7ca302a</vt:lpwstr>
  </property>
  <property fmtid="{D5CDD505-2E9C-101B-9397-08002B2CF9AE}" pid="13" name="MSIP_Label_ce5f591a-3248-43e9-9b70-1ad50135772d_ActionId">
    <vt:lpwstr>25ae078b-0583-4626-8a67-157c925e94cf</vt:lpwstr>
  </property>
  <property fmtid="{D5CDD505-2E9C-101B-9397-08002B2CF9AE}" pid="14" name="MSIP_Label_ce5f591a-3248-43e9-9b70-1ad50135772d_ContentBits">
    <vt:lpwstr>0</vt:lpwstr>
  </property>
  <property fmtid="{D5CDD505-2E9C-101B-9397-08002B2CF9AE}" pid="15" name="ContentTypeId">
    <vt:lpwstr>0x010100F994C732074BD147AF8751A27408A6D6</vt:lpwstr>
  </property>
  <property fmtid="{D5CDD505-2E9C-101B-9397-08002B2CF9AE}" pid="16" name="Order">
    <vt:r8>20161600</vt:r8>
  </property>
  <property fmtid="{D5CDD505-2E9C-101B-9397-08002B2CF9AE}" pid="17" name="Document_Class">
    <vt:lpwstr/>
  </property>
  <property fmtid="{D5CDD505-2E9C-101B-9397-08002B2CF9AE}" pid="18" name="_dlc_DocIdItemGuid">
    <vt:lpwstr>ec90616c-0692-4c46-8681-ee9752797df1</vt:lpwstr>
  </property>
  <property fmtid="{D5CDD505-2E9C-101B-9397-08002B2CF9AE}" pid="19" name="i39c4d1a79f64f938d1b42f85dce8dbb">
    <vt:lpwstr/>
  </property>
  <property fmtid="{D5CDD505-2E9C-101B-9397-08002B2CF9AE}" pid="20" name="DossierDepartment">
    <vt:lpwstr/>
  </property>
  <property fmtid="{D5CDD505-2E9C-101B-9397-08002B2CF9AE}" pid="21" name="AllianzContractingParties">
    <vt:lpwstr/>
  </property>
  <property fmtid="{D5CDD505-2E9C-101B-9397-08002B2CF9AE}" pid="22" name="fe05d5d97fe0412bb1386099f8b827fe">
    <vt:lpwstr/>
  </property>
  <property fmtid="{D5CDD505-2E9C-101B-9397-08002B2CF9AE}" pid="23" name="MediaServiceImageTags">
    <vt:lpwstr/>
  </property>
</Properties>
</file>